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05318" w14:textId="77777777" w:rsidR="002533C7" w:rsidRPr="00DD1982" w:rsidRDefault="002533C7" w:rsidP="00DD1982">
      <w:pPr>
        <w:widowControl/>
        <w:spacing w:line="360" w:lineRule="auto"/>
        <w:jc w:val="both"/>
        <w:rPr>
          <w:rFonts w:ascii="Helvetica" w:eastAsia="MS Mincho" w:hAnsi="Helvetica" w:cs="Arial"/>
          <w:b/>
          <w:i/>
          <w:color w:val="002060"/>
          <w:sz w:val="28"/>
          <w:szCs w:val="28"/>
        </w:rPr>
      </w:pPr>
      <w:r w:rsidRPr="00DD1982">
        <w:rPr>
          <w:rFonts w:ascii="Helvetica" w:eastAsia="MS Mincho" w:hAnsi="Helvetica" w:cs="Arial"/>
          <w:b/>
          <w:i/>
          <w:color w:val="002060"/>
          <w:sz w:val="28"/>
          <w:szCs w:val="28"/>
        </w:rPr>
        <w:t>ÍNDEX  -  ET Analitzadors i Equips de mesura</w:t>
      </w:r>
    </w:p>
    <w:p w14:paraId="0C5085EE" w14:textId="77777777" w:rsidR="002533C7" w:rsidRPr="00DD1982" w:rsidRDefault="002533C7" w:rsidP="00DD1982">
      <w:pPr>
        <w:widowControl/>
        <w:jc w:val="both"/>
        <w:rPr>
          <w:rFonts w:ascii="Helvetica" w:eastAsia="MS Mincho" w:hAnsi="Helvetica" w:cs="Arial"/>
        </w:rPr>
      </w:pPr>
    </w:p>
    <w:p w14:paraId="082EB682" w14:textId="77777777" w:rsidR="00F534D7" w:rsidRDefault="00693894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38548344" w:history="1">
        <w:r w:rsidR="00F534D7" w:rsidRPr="00D234DF">
          <w:rPr>
            <w:rStyle w:val="Hipervnculo"/>
            <w:rFonts w:cs="Arial"/>
            <w:noProof/>
          </w:rPr>
          <w:t>ANALITZADOR D’AMONI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_Toc38548344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3</w:t>
        </w:r>
        <w:r w:rsidR="00F534D7">
          <w:rPr>
            <w:noProof/>
            <w:webHidden/>
          </w:rPr>
          <w:fldChar w:fldCharType="end"/>
        </w:r>
      </w:hyperlink>
    </w:p>
    <w:p w14:paraId="031C51CD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45" w:history="1">
        <w:r w:rsidR="00F534D7" w:rsidRPr="00D234DF">
          <w:rPr>
            <w:rStyle w:val="Hipervnculo"/>
            <w:rFonts w:ascii="Arial" w:hAnsi="Arial" w:cs="Arial"/>
            <w:noProof/>
          </w:rPr>
          <w:t>TETHYS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_Toc38548345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3</w:t>
        </w:r>
        <w:r w:rsidR="00F534D7">
          <w:rPr>
            <w:noProof/>
            <w:webHidden/>
          </w:rPr>
          <w:fldChar w:fldCharType="end"/>
        </w:r>
      </w:hyperlink>
    </w:p>
    <w:p w14:paraId="707ADE44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46" w:history="1">
        <w:r w:rsidR="00F534D7" w:rsidRPr="00D234DF">
          <w:rPr>
            <w:rStyle w:val="Hipervnculo"/>
            <w:rFonts w:cs="Arial"/>
            <w:noProof/>
          </w:rPr>
          <w:t>ANALITZADOR D’OZÓ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_Toc38548346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5</w:t>
        </w:r>
        <w:r w:rsidR="00F534D7">
          <w:rPr>
            <w:noProof/>
            <w:webHidden/>
          </w:rPr>
          <w:fldChar w:fldCharType="end"/>
        </w:r>
      </w:hyperlink>
    </w:p>
    <w:p w14:paraId="34ADCAC5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47" w:history="1">
        <w:r w:rsidR="00F534D7" w:rsidRPr="00D234DF">
          <w:rPr>
            <w:rStyle w:val="Hipervnculo"/>
            <w:rFonts w:ascii="Arial" w:hAnsi="Arial" w:cs="Arial"/>
            <w:noProof/>
          </w:rPr>
          <w:t>ATI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_Toc38548347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5</w:t>
        </w:r>
        <w:r w:rsidR="00F534D7">
          <w:rPr>
            <w:noProof/>
            <w:webHidden/>
          </w:rPr>
          <w:fldChar w:fldCharType="end"/>
        </w:r>
      </w:hyperlink>
    </w:p>
    <w:p w14:paraId="0A48BFE9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48" w:history="1">
        <w:r w:rsidR="00F534D7" w:rsidRPr="00D234DF">
          <w:rPr>
            <w:rStyle w:val="Hipervnculo"/>
            <w:rFonts w:cs="Arial"/>
            <w:noProof/>
          </w:rPr>
          <w:t>ANALITZADOR DE CLOR RESIDUAL EN CONTINU SENSE REACTIUS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_Toc38548348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6</w:t>
        </w:r>
        <w:r w:rsidR="00F534D7">
          <w:rPr>
            <w:noProof/>
            <w:webHidden/>
          </w:rPr>
          <w:fldChar w:fldCharType="end"/>
        </w:r>
      </w:hyperlink>
    </w:p>
    <w:p w14:paraId="23F7070B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49" w:history="1">
        <w:r w:rsidR="00F534D7" w:rsidRPr="00D234DF">
          <w:rPr>
            <w:rStyle w:val="Hipervnculo"/>
            <w:rFonts w:ascii="Arial" w:hAnsi="Arial" w:cs="Arial"/>
            <w:noProof/>
          </w:rPr>
          <w:t>ENDRESS HAUSER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_Toc38548349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6</w:t>
        </w:r>
        <w:r w:rsidR="00F534D7">
          <w:rPr>
            <w:noProof/>
            <w:webHidden/>
          </w:rPr>
          <w:fldChar w:fldCharType="end"/>
        </w:r>
      </w:hyperlink>
    </w:p>
    <w:p w14:paraId="56D5E9B7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50" w:history="1">
        <w:r w:rsidR="00F534D7" w:rsidRPr="00D234DF">
          <w:rPr>
            <w:rStyle w:val="Hipervnculo"/>
            <w:rFonts w:cs="Arial"/>
            <w:noProof/>
          </w:rPr>
          <w:t>ANALITZADOR DE TERBOLESA BAIXA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_Toc38548350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7</w:t>
        </w:r>
        <w:r w:rsidR="00F534D7">
          <w:rPr>
            <w:noProof/>
            <w:webHidden/>
          </w:rPr>
          <w:fldChar w:fldCharType="end"/>
        </w:r>
      </w:hyperlink>
    </w:p>
    <w:p w14:paraId="6773FE93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51" w:history="1">
        <w:r w:rsidR="00F534D7" w:rsidRPr="00D234DF">
          <w:rPr>
            <w:rStyle w:val="Hipervnculo"/>
            <w:rFonts w:ascii="Arial" w:hAnsi="Arial" w:cs="Arial"/>
            <w:noProof/>
          </w:rPr>
          <w:t>HACH LANGE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_Toc38548351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7</w:t>
        </w:r>
        <w:r w:rsidR="00F534D7">
          <w:rPr>
            <w:noProof/>
            <w:webHidden/>
          </w:rPr>
          <w:fldChar w:fldCharType="end"/>
        </w:r>
      </w:hyperlink>
    </w:p>
    <w:p w14:paraId="67FA3939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52" w:history="1">
        <w:r w:rsidR="00F534D7" w:rsidRPr="00D234DF">
          <w:rPr>
            <w:rStyle w:val="Hipervnculo"/>
            <w:rFonts w:cs="Arial"/>
            <w:noProof/>
          </w:rPr>
          <w:t>ANALITZADOR DE TERBOLESES ALTES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_Toc38548352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9</w:t>
        </w:r>
        <w:r w:rsidR="00F534D7">
          <w:rPr>
            <w:noProof/>
            <w:webHidden/>
          </w:rPr>
          <w:fldChar w:fldCharType="end"/>
        </w:r>
      </w:hyperlink>
    </w:p>
    <w:p w14:paraId="05722829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53" w:history="1">
        <w:r w:rsidR="00F534D7" w:rsidRPr="00D234DF">
          <w:rPr>
            <w:rStyle w:val="Hipervnculo"/>
            <w:rFonts w:ascii="Arial" w:hAnsi="Arial" w:cs="Arial"/>
            <w:noProof/>
          </w:rPr>
          <w:t>HACH LANGE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_Toc38548353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9</w:t>
        </w:r>
        <w:r w:rsidR="00F534D7">
          <w:rPr>
            <w:noProof/>
            <w:webHidden/>
          </w:rPr>
          <w:fldChar w:fldCharType="end"/>
        </w:r>
      </w:hyperlink>
    </w:p>
    <w:p w14:paraId="077B6851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54" w:history="1">
        <w:r w:rsidR="00F534D7" w:rsidRPr="00D234DF">
          <w:rPr>
            <w:rStyle w:val="Hipervnculo"/>
            <w:rFonts w:cs="Arial"/>
            <w:noProof/>
          </w:rPr>
          <w:t>ANALITZADOR DE UV 254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_Toc38548354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11</w:t>
        </w:r>
        <w:r w:rsidR="00F534D7">
          <w:rPr>
            <w:noProof/>
            <w:webHidden/>
          </w:rPr>
          <w:fldChar w:fldCharType="end"/>
        </w:r>
      </w:hyperlink>
    </w:p>
    <w:p w14:paraId="245DA07A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55" w:history="1">
        <w:r w:rsidR="00F534D7" w:rsidRPr="00D234DF">
          <w:rPr>
            <w:rStyle w:val="Hipervnculo"/>
            <w:rFonts w:ascii="Arial" w:hAnsi="Arial" w:cs="Arial"/>
            <w:noProof/>
          </w:rPr>
          <w:t>TETHYS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_Toc38548355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11</w:t>
        </w:r>
        <w:r w:rsidR="00F534D7">
          <w:rPr>
            <w:noProof/>
            <w:webHidden/>
          </w:rPr>
          <w:fldChar w:fldCharType="end"/>
        </w:r>
      </w:hyperlink>
    </w:p>
    <w:p w14:paraId="36E232E0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56" w:history="1">
        <w:r w:rsidR="00F534D7" w:rsidRPr="00D234DF">
          <w:rPr>
            <w:rStyle w:val="Hipervnculo"/>
            <w:rFonts w:cs="Arial"/>
            <w:noProof/>
          </w:rPr>
          <w:t>ANALITZADOR DE UV 254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_Toc38548356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13</w:t>
        </w:r>
        <w:r w:rsidR="00F534D7">
          <w:rPr>
            <w:noProof/>
            <w:webHidden/>
          </w:rPr>
          <w:fldChar w:fldCharType="end"/>
        </w:r>
      </w:hyperlink>
    </w:p>
    <w:p w14:paraId="1EC68AF4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57" w:history="1">
        <w:r w:rsidR="00F534D7" w:rsidRPr="00D234DF">
          <w:rPr>
            <w:rStyle w:val="Hipervnculo"/>
            <w:rFonts w:ascii="Arial" w:hAnsi="Arial" w:cs="Arial"/>
            <w:noProof/>
          </w:rPr>
          <w:t>HACH LANGE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_Toc38548357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13</w:t>
        </w:r>
        <w:r w:rsidR="00F534D7">
          <w:rPr>
            <w:noProof/>
            <w:webHidden/>
          </w:rPr>
          <w:fldChar w:fldCharType="end"/>
        </w:r>
      </w:hyperlink>
    </w:p>
    <w:p w14:paraId="41CD625F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58" w:history="1">
        <w:r w:rsidR="00F534D7" w:rsidRPr="00D234DF">
          <w:rPr>
            <w:rStyle w:val="Hipervnculo"/>
            <w:rFonts w:cs="Arial"/>
            <w:noProof/>
          </w:rPr>
          <w:t>ANALITZADOR MULTIPARAMÈTRIC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_Toc38548358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14</w:t>
        </w:r>
        <w:r w:rsidR="00F534D7">
          <w:rPr>
            <w:noProof/>
            <w:webHidden/>
          </w:rPr>
          <w:fldChar w:fldCharType="end"/>
        </w:r>
      </w:hyperlink>
    </w:p>
    <w:p w14:paraId="7F43A508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59" w:history="1">
        <w:r w:rsidR="00F534D7" w:rsidRPr="00D234DF">
          <w:rPr>
            <w:rStyle w:val="Hipervnculo"/>
            <w:rFonts w:ascii="Arial" w:hAnsi="Arial" w:cs="Arial"/>
            <w:noProof/>
          </w:rPr>
          <w:t>S::CAN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_Toc38548359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14</w:t>
        </w:r>
        <w:r w:rsidR="00F534D7">
          <w:rPr>
            <w:noProof/>
            <w:webHidden/>
          </w:rPr>
          <w:fldChar w:fldCharType="end"/>
        </w:r>
      </w:hyperlink>
    </w:p>
    <w:p w14:paraId="611F31E5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60" w:history="1">
        <w:r w:rsidR="00F534D7" w:rsidRPr="00D234DF">
          <w:rPr>
            <w:rStyle w:val="Hipervnculo"/>
            <w:rFonts w:cs="Arial"/>
            <w:noProof/>
          </w:rPr>
          <w:t>CONDUCTÍMETRE I TEMPERATURA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_Toc38548360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17</w:t>
        </w:r>
        <w:r w:rsidR="00F534D7">
          <w:rPr>
            <w:noProof/>
            <w:webHidden/>
          </w:rPr>
          <w:fldChar w:fldCharType="end"/>
        </w:r>
      </w:hyperlink>
    </w:p>
    <w:p w14:paraId="04CA0020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61" w:history="1">
        <w:r w:rsidR="00F534D7" w:rsidRPr="00D234DF">
          <w:rPr>
            <w:rStyle w:val="Hipervnculo"/>
            <w:rFonts w:ascii="Arial" w:hAnsi="Arial" w:cs="Arial"/>
            <w:noProof/>
          </w:rPr>
          <w:t>ENDRESS + HAUSER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_Toc38548361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17</w:t>
        </w:r>
        <w:r w:rsidR="00F534D7">
          <w:rPr>
            <w:noProof/>
            <w:webHidden/>
          </w:rPr>
          <w:fldChar w:fldCharType="end"/>
        </w:r>
      </w:hyperlink>
    </w:p>
    <w:p w14:paraId="54738E9C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62" w:history="1">
        <w:r w:rsidR="00F534D7" w:rsidRPr="00D234DF">
          <w:rPr>
            <w:rStyle w:val="Hipervnculo"/>
            <w:rFonts w:cs="Arial"/>
            <w:noProof/>
          </w:rPr>
          <w:t>pH-METRE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_Toc38548362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19</w:t>
        </w:r>
        <w:r w:rsidR="00F534D7">
          <w:rPr>
            <w:noProof/>
            <w:webHidden/>
          </w:rPr>
          <w:fldChar w:fldCharType="end"/>
        </w:r>
      </w:hyperlink>
    </w:p>
    <w:p w14:paraId="7032DF58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63" w:history="1">
        <w:r w:rsidR="00F534D7" w:rsidRPr="00D234DF">
          <w:rPr>
            <w:rStyle w:val="Hipervnculo"/>
            <w:rFonts w:ascii="Arial" w:hAnsi="Arial" w:cs="Arial"/>
            <w:noProof/>
          </w:rPr>
          <w:t>ENDRESS +  HAUSER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_Toc38548363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19</w:t>
        </w:r>
        <w:r w:rsidR="00F534D7">
          <w:rPr>
            <w:noProof/>
            <w:webHidden/>
          </w:rPr>
          <w:fldChar w:fldCharType="end"/>
        </w:r>
      </w:hyperlink>
    </w:p>
    <w:p w14:paraId="6AAF29A7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64" w:history="1">
        <w:r w:rsidR="00F534D7" w:rsidRPr="00D234DF">
          <w:rPr>
            <w:rStyle w:val="Hipervnculo"/>
            <w:rFonts w:cs="Arial"/>
            <w:noProof/>
          </w:rPr>
          <w:t>SENSOR DE TEMPERATURA I HUMITAT D’AMBIENT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_Toc38548364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21</w:t>
        </w:r>
        <w:r w:rsidR="00F534D7">
          <w:rPr>
            <w:noProof/>
            <w:webHidden/>
          </w:rPr>
          <w:fldChar w:fldCharType="end"/>
        </w:r>
      </w:hyperlink>
    </w:p>
    <w:p w14:paraId="5CDDE114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65" w:history="1">
        <w:r w:rsidR="00F534D7" w:rsidRPr="00D234DF">
          <w:rPr>
            <w:rStyle w:val="Hipervnculo"/>
            <w:rFonts w:ascii="Arial" w:hAnsi="Arial" w:cs="Arial"/>
            <w:noProof/>
          </w:rPr>
          <w:t>TESTO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_Toc38548365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21</w:t>
        </w:r>
        <w:r w:rsidR="00F534D7">
          <w:rPr>
            <w:noProof/>
            <w:webHidden/>
          </w:rPr>
          <w:fldChar w:fldCharType="end"/>
        </w:r>
      </w:hyperlink>
    </w:p>
    <w:p w14:paraId="4710AE4E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66" w:history="1">
        <w:r w:rsidR="00F534D7" w:rsidRPr="00D234DF">
          <w:rPr>
            <w:rStyle w:val="Hipervnculo"/>
            <w:rFonts w:cs="Arial"/>
            <w:noProof/>
          </w:rPr>
          <w:t>SISTEMA DETECCIÓ FALTA D’OXIGEN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_Toc38548366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22</w:t>
        </w:r>
        <w:r w:rsidR="00F534D7">
          <w:rPr>
            <w:noProof/>
            <w:webHidden/>
          </w:rPr>
          <w:fldChar w:fldCharType="end"/>
        </w:r>
      </w:hyperlink>
    </w:p>
    <w:p w14:paraId="65FBD1B5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67" w:history="1">
        <w:r w:rsidR="00F534D7" w:rsidRPr="00D234DF">
          <w:rPr>
            <w:rStyle w:val="Hipervnculo"/>
            <w:rFonts w:ascii="Arial" w:hAnsi="Arial" w:cs="Arial"/>
            <w:noProof/>
          </w:rPr>
          <w:t>DRÄGER Safety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_Toc38548367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22</w:t>
        </w:r>
        <w:r w:rsidR="00F534D7">
          <w:rPr>
            <w:noProof/>
            <w:webHidden/>
          </w:rPr>
          <w:fldChar w:fldCharType="end"/>
        </w:r>
      </w:hyperlink>
    </w:p>
    <w:p w14:paraId="08A8F1C3" w14:textId="77777777" w:rsidR="00F534D7" w:rsidRDefault="00CE3EFD">
      <w:pPr>
        <w:pStyle w:val="TDC1"/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ca-ES"/>
        </w:rPr>
      </w:pPr>
      <w:hyperlink w:anchor="_Toc38548368" w:history="1">
        <w:r w:rsidR="00F534D7" w:rsidRPr="00D234DF">
          <w:rPr>
            <w:rStyle w:val="Hipervnculo"/>
            <w:rFonts w:cs="Arial"/>
            <w:noProof/>
          </w:rPr>
          <w:t>TEMPERATURA EN CONTINU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_Toc38548368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24</w:t>
        </w:r>
        <w:r w:rsidR="00F534D7">
          <w:rPr>
            <w:noProof/>
            <w:webHidden/>
          </w:rPr>
          <w:fldChar w:fldCharType="end"/>
        </w:r>
      </w:hyperlink>
    </w:p>
    <w:p w14:paraId="544F739F" w14:textId="77777777" w:rsidR="00F534D7" w:rsidRDefault="00CE3EFD">
      <w:pPr>
        <w:pStyle w:val="TDC2"/>
        <w:rPr>
          <w:rFonts w:asciiTheme="minorHAnsi" w:eastAsiaTheme="minorEastAsia" w:hAnsiTheme="minorHAnsi" w:cstheme="minorBidi"/>
          <w:i w:val="0"/>
          <w:noProof/>
          <w:snapToGrid/>
          <w:color w:val="auto"/>
          <w:sz w:val="22"/>
          <w:szCs w:val="22"/>
          <w:lang w:eastAsia="ca-ES"/>
        </w:rPr>
      </w:pPr>
      <w:hyperlink w:anchor="_Toc38548369" w:history="1">
        <w:r w:rsidR="00F534D7" w:rsidRPr="00D234DF">
          <w:rPr>
            <w:rStyle w:val="Hipervnculo"/>
            <w:rFonts w:ascii="Arial" w:hAnsi="Arial" w:cs="Arial"/>
            <w:noProof/>
          </w:rPr>
          <w:t>ENDRESS +  HAUSER</w:t>
        </w:r>
        <w:r w:rsidR="00F534D7">
          <w:rPr>
            <w:noProof/>
            <w:webHidden/>
          </w:rPr>
          <w:tab/>
        </w:r>
        <w:r w:rsidR="00F534D7">
          <w:rPr>
            <w:noProof/>
            <w:webHidden/>
          </w:rPr>
          <w:fldChar w:fldCharType="begin"/>
        </w:r>
        <w:r w:rsidR="00F534D7">
          <w:rPr>
            <w:noProof/>
            <w:webHidden/>
          </w:rPr>
          <w:instrText xml:space="preserve"> PAGEREF _Toc38548369 \h </w:instrText>
        </w:r>
        <w:r w:rsidR="00F534D7">
          <w:rPr>
            <w:noProof/>
            <w:webHidden/>
          </w:rPr>
        </w:r>
        <w:r w:rsidR="00F534D7">
          <w:rPr>
            <w:noProof/>
            <w:webHidden/>
          </w:rPr>
          <w:fldChar w:fldCharType="separate"/>
        </w:r>
        <w:r w:rsidR="00F534D7">
          <w:rPr>
            <w:noProof/>
            <w:webHidden/>
          </w:rPr>
          <w:t>24</w:t>
        </w:r>
        <w:r w:rsidR="00F534D7">
          <w:rPr>
            <w:noProof/>
            <w:webHidden/>
          </w:rPr>
          <w:fldChar w:fldCharType="end"/>
        </w:r>
      </w:hyperlink>
    </w:p>
    <w:p w14:paraId="071373EE" w14:textId="77777777" w:rsidR="00542C14" w:rsidRPr="007B2621" w:rsidRDefault="00693894" w:rsidP="009C1347">
      <w:pPr>
        <w:widowControl/>
        <w:jc w:val="both"/>
      </w:pPr>
      <w:r>
        <w:rPr>
          <w:rFonts w:ascii="Arial" w:hAnsi="Arial"/>
        </w:rPr>
        <w:fldChar w:fldCharType="end"/>
      </w:r>
    </w:p>
    <w:p w14:paraId="10532AC9" w14:textId="77777777" w:rsidR="00992F13" w:rsidRPr="004B2AC7" w:rsidRDefault="00992F13" w:rsidP="009C1347">
      <w:pPr>
        <w:widowControl/>
        <w:jc w:val="both"/>
        <w:rPr>
          <w:rFonts w:ascii="Arial" w:hAnsi="Arial" w:cs="Arial"/>
        </w:rPr>
      </w:pPr>
    </w:p>
    <w:p w14:paraId="619D12C5" w14:textId="77777777" w:rsidR="00992F13" w:rsidRPr="004B2AC7" w:rsidRDefault="00992F13" w:rsidP="009C1347">
      <w:pPr>
        <w:widowControl/>
        <w:jc w:val="both"/>
        <w:rPr>
          <w:rFonts w:ascii="Arial" w:hAnsi="Arial" w:cs="Arial"/>
        </w:rPr>
        <w:sectPr w:rsidR="00992F13" w:rsidRPr="004B2AC7" w:rsidSect="00A819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5" w:h="16837" w:code="9"/>
          <w:pgMar w:top="1701" w:right="851" w:bottom="1418" w:left="1418" w:header="680" w:footer="567" w:gutter="0"/>
          <w:pgNumType w:start="2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992F13" w:rsidRPr="00DB174A" w14:paraId="4FB8E41A" w14:textId="77777777" w:rsidTr="00E4533C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61E600C8" w14:textId="77777777" w:rsidR="00992F13" w:rsidRPr="00DB174A" w:rsidRDefault="00992F13" w:rsidP="00DB174A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992F13" w:rsidRPr="00DB174A" w14:paraId="30AFFBE4" w14:textId="77777777" w:rsidTr="00E4533C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0313A56C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23BDC9E6" w14:textId="77777777" w:rsidR="00992F13" w:rsidRPr="00DB174A" w:rsidRDefault="004E7B9A" w:rsidP="00DB174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ETM</w:t>
            </w:r>
          </w:p>
        </w:tc>
        <w:tc>
          <w:tcPr>
            <w:tcW w:w="800" w:type="dxa"/>
            <w:shd w:val="clear" w:color="auto" w:fill="E6E6E6"/>
          </w:tcPr>
          <w:p w14:paraId="42F72FBC" w14:textId="77777777" w:rsidR="00992F13" w:rsidRPr="00DB174A" w:rsidRDefault="00992F13" w:rsidP="00DB174A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1FEF0C1A" w14:textId="77777777" w:rsidR="00992F13" w:rsidRPr="00DB174A" w:rsidRDefault="00992F13" w:rsidP="00DB174A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992F13" w:rsidRPr="00DB174A" w14:paraId="62328711" w14:textId="77777777" w:rsidTr="00E4533C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6A5F2760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5F768E00" w14:textId="77777777" w:rsidR="00992F13" w:rsidRPr="00DB174A" w:rsidRDefault="00992F13" w:rsidP="00DB174A">
            <w:pPr>
              <w:jc w:val="both"/>
              <w:outlineLvl w:val="0"/>
              <w:rPr>
                <w:rFonts w:ascii="Arial" w:hAnsi="Arial" w:cs="Arial"/>
              </w:rPr>
            </w:pPr>
            <w:bookmarkStart w:id="0" w:name="_Toc38548344"/>
            <w:r w:rsidRPr="00DB174A">
              <w:rPr>
                <w:rFonts w:ascii="Arial" w:hAnsi="Arial" w:cs="Arial"/>
              </w:rPr>
              <w:t>ANALITZADOR D’AMONI EN CONTINU</w:t>
            </w:r>
            <w:bookmarkEnd w:id="0"/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7B2621" w:rsidRPr="00DB174A" w14:paraId="692781A8" w14:textId="77777777" w:rsidTr="00E4533C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477474B0" w14:textId="77777777" w:rsidR="007B2621" w:rsidRPr="00DB174A" w:rsidRDefault="007B2621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59AD51C9" w14:textId="77777777" w:rsidR="007B2621" w:rsidRPr="00DB174A" w:rsidRDefault="007B2621" w:rsidP="00DB174A">
            <w:pPr>
              <w:jc w:val="both"/>
              <w:outlineLvl w:val="1"/>
              <w:rPr>
                <w:rFonts w:ascii="Arial" w:hAnsi="Arial" w:cs="Arial"/>
              </w:rPr>
            </w:pPr>
            <w:bookmarkStart w:id="1" w:name="_Toc38548345"/>
            <w:r w:rsidRPr="00DB174A">
              <w:rPr>
                <w:rFonts w:ascii="Arial" w:hAnsi="Arial" w:cs="Arial"/>
              </w:rPr>
              <w:t>TETHYS</w:t>
            </w:r>
            <w:bookmarkEnd w:id="1"/>
          </w:p>
        </w:tc>
      </w:tr>
      <w:tr w:rsidR="00992F13" w:rsidRPr="00DB174A" w14:paraId="37725420" w14:textId="77777777" w:rsidTr="00E4533C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2BA5EA9E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1726680C" w14:textId="77777777" w:rsidR="00992F13" w:rsidRPr="00DB174A" w:rsidRDefault="002904B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d’amoni en aigües de pretractament i tractades</w:t>
            </w:r>
          </w:p>
        </w:tc>
      </w:tr>
    </w:tbl>
    <w:p w14:paraId="38121935" w14:textId="77777777" w:rsidR="00992F13" w:rsidRPr="00A77873" w:rsidRDefault="00992F13" w:rsidP="00BE618B">
      <w:pPr>
        <w:widowControl/>
        <w:spacing w:line="360" w:lineRule="auto"/>
        <w:jc w:val="both"/>
        <w:rPr>
          <w:rFonts w:ascii="Arial" w:hAnsi="Arial" w:cs="Arial"/>
        </w:rPr>
      </w:pPr>
    </w:p>
    <w:p w14:paraId="295DC7F8" w14:textId="77777777" w:rsidR="00DF4B95" w:rsidRPr="00E4533C" w:rsidRDefault="00CE3EFD" w:rsidP="000D72CA">
      <w:pPr>
        <w:widowControl/>
        <w:spacing w:line="48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0A77D8E2">
          <v:line id="_x0000_s2190" style="position:absolute;left:0;text-align:left;z-index:251660800;mso-position-horizontal:left" from="0,17pt" to="481.9pt,17pt"/>
        </w:pict>
      </w:r>
      <w:r w:rsidR="00DF4B95" w:rsidRPr="00E4533C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31"/>
        <w:gridCol w:w="898"/>
        <w:gridCol w:w="7010"/>
      </w:tblGrid>
      <w:tr w:rsidR="00992F13" w:rsidRPr="00DB174A" w14:paraId="29E07AC8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D3409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Mesura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5206ED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Addició de sosa per formació ió amoni gas i lectura UV per transformació de Fourier FFT-UV</w:t>
            </w:r>
          </w:p>
        </w:tc>
      </w:tr>
      <w:tr w:rsidR="00992F13" w:rsidRPr="00DB174A" w14:paraId="386FB8DB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3057A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Alimentació mostra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185E359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Bomba peristàltica flux aproximat de 0,6 mL/min</w:t>
            </w:r>
          </w:p>
        </w:tc>
      </w:tr>
      <w:tr w:rsidR="00992F13" w:rsidRPr="00DB174A" w14:paraId="7CDA3933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37636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Cel·la de flux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AAC87D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Mínim de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DB174A">
                <w:rPr>
                  <w:rFonts w:ascii="Arial" w:hAnsi="Arial" w:cs="Arial"/>
                </w:rPr>
                <w:t>10 mm</w:t>
              </w:r>
            </w:smartTag>
          </w:p>
        </w:tc>
      </w:tr>
      <w:tr w:rsidR="00992F13" w:rsidRPr="00DB174A" w14:paraId="0FF182E7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158E7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C4C8E08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de 0 – 10 mg/L NH</w:t>
            </w:r>
            <w:r w:rsidRPr="00DB174A">
              <w:rPr>
                <w:rFonts w:ascii="Arial" w:hAnsi="Arial" w:cs="Arial"/>
                <w:vertAlign w:val="subscript"/>
              </w:rPr>
              <w:t>4</w:t>
            </w:r>
          </w:p>
        </w:tc>
      </w:tr>
      <w:tr w:rsidR="00992F13" w:rsidRPr="00DB174A" w14:paraId="0AC67B29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7A206" w14:textId="77777777" w:rsidR="00992F13" w:rsidRPr="00DB174A" w:rsidRDefault="00C71FFF" w:rsidP="001E426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Repetibilitat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4F8C4E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0,05 mg/L NH</w:t>
            </w:r>
            <w:r w:rsidRPr="00DB174A">
              <w:rPr>
                <w:rFonts w:ascii="Arial" w:hAnsi="Arial" w:cs="Arial"/>
                <w:vertAlign w:val="subscript"/>
              </w:rPr>
              <w:t>4</w:t>
            </w:r>
          </w:p>
        </w:tc>
      </w:tr>
      <w:tr w:rsidR="00992F13" w:rsidRPr="00DB174A" w14:paraId="7A6F1B53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F79CE" w14:textId="77777777" w:rsidR="00992F13" w:rsidRPr="00DB174A" w:rsidRDefault="00992F13" w:rsidP="00C71FFF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Lín</w:t>
            </w:r>
            <w:r w:rsidR="00C71FFF">
              <w:rPr>
                <w:rFonts w:ascii="Arial" w:hAnsi="Arial" w:cs="Arial"/>
                <w:b/>
                <w:bCs/>
              </w:rPr>
              <w:t>i</w:t>
            </w:r>
            <w:r w:rsidRPr="00DB174A">
              <w:rPr>
                <w:rFonts w:ascii="Arial" w:hAnsi="Arial" w:cs="Arial"/>
                <w:b/>
                <w:bCs/>
              </w:rPr>
              <w:t>a base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A0D097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Auto – cero automàtic</w:t>
            </w:r>
          </w:p>
        </w:tc>
      </w:tr>
      <w:tr w:rsidR="00992F13" w:rsidRPr="00DB174A" w14:paraId="6DE057DA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843B4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Neteja cel·la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CA104F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Sistema autoneteja amb àcid sulfúric 5% i alarma de baix nivell reactiu</w:t>
            </w:r>
          </w:p>
        </w:tc>
      </w:tr>
      <w:tr w:rsidR="00992F13" w:rsidRPr="00DB174A" w14:paraId="4ADE5010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72607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Temperatura mostra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B9AC0AC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Entre 0 ºC i 80 ºC </w:t>
            </w:r>
          </w:p>
        </w:tc>
      </w:tr>
      <w:tr w:rsidR="00992F13" w:rsidRPr="00DB174A" w14:paraId="047EF93A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25DE3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Connexió mostra i materials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C8B2C4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Tub de s</w:t>
            </w:r>
            <w:r w:rsidR="001E428E">
              <w:rPr>
                <w:rFonts w:ascii="Arial" w:hAnsi="Arial" w:cs="Arial"/>
              </w:rPr>
              <w:t xml:space="preserve">ilicona per bomba peristàltica </w:t>
            </w:r>
            <w:r w:rsidRPr="00DB174A">
              <w:rPr>
                <w:rFonts w:ascii="Arial" w:hAnsi="Arial" w:cs="Arial"/>
              </w:rPr>
              <w:t xml:space="preserve">de </w:t>
            </w:r>
            <w:smartTag w:uri="urn:schemas-microsoft-com:office:smarttags" w:element="metricconverter">
              <w:smartTagPr>
                <w:attr w:name="ProductID" w:val="0,75 m"/>
              </w:smartTagPr>
              <w:r w:rsidRPr="00DB174A">
                <w:rPr>
                  <w:rFonts w:ascii="Arial" w:hAnsi="Arial" w:cs="Arial"/>
                </w:rPr>
                <w:t>0,75 m</w:t>
              </w:r>
            </w:smartTag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992F13" w:rsidRPr="00DB174A" w14:paraId="0455FED6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BC864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Armari equipament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8B35F26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Caixa estanca NEMA 4  amb protecció ambiental IP 65 amb protecció humitat i ruptura de la cel·la </w:t>
            </w:r>
          </w:p>
        </w:tc>
      </w:tr>
      <w:tr w:rsidR="00992F13" w:rsidRPr="00DB174A" w14:paraId="3D655230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E1CE6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479680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90 – 264 Vac;  40 VA; 50/60 Hz</w:t>
            </w:r>
          </w:p>
        </w:tc>
      </w:tr>
      <w:tr w:rsidR="00992F13" w:rsidRPr="00DB174A" w14:paraId="3057C640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EE349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D325E49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Pantalla gràfica tàctil i en color de 240 x 128 píxels</w:t>
            </w:r>
          </w:p>
        </w:tc>
      </w:tr>
      <w:tr w:rsidR="00992F13" w:rsidRPr="00DB174A" w14:paraId="29F8BB72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D53C7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63BA8E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 senyals 4 - 20 mA; mínim 3 relés</w:t>
            </w:r>
          </w:p>
        </w:tc>
      </w:tr>
      <w:tr w:rsidR="00992F13" w:rsidRPr="00DB174A" w14:paraId="53F26A6D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BC06E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Cable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5228C1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Mínim de 2 m</w:t>
            </w:r>
          </w:p>
        </w:tc>
      </w:tr>
      <w:tr w:rsidR="00992F13" w:rsidRPr="00DB174A" w14:paraId="4A78D84F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9AA3F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34F3C6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500 mL/min</w:t>
            </w:r>
          </w:p>
        </w:tc>
      </w:tr>
      <w:tr w:rsidR="00992F13" w:rsidRPr="00DB174A" w14:paraId="28CA62AD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F1F53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43177B5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Màxim 5  bar (1 bar amb bomba peristàltica)</w:t>
            </w:r>
          </w:p>
        </w:tc>
      </w:tr>
      <w:tr w:rsidR="00992F13" w:rsidRPr="00DB174A" w14:paraId="5D608333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84D81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aprox. instal·lació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60232B7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520 x 390 x </w:t>
            </w:r>
            <w:smartTag w:uri="urn:schemas-microsoft-com:office:smarttags" w:element="metricconverter">
              <w:smartTagPr>
                <w:attr w:name="ProductID" w:val="220 mm"/>
              </w:smartTagPr>
              <w:r w:rsidRPr="00DB174A">
                <w:rPr>
                  <w:rFonts w:ascii="Arial" w:hAnsi="Arial" w:cs="Arial"/>
                </w:rPr>
                <w:t>220 mm</w:t>
              </w:r>
            </w:smartTag>
          </w:p>
        </w:tc>
      </w:tr>
      <w:tr w:rsidR="00992F13" w:rsidRPr="00DB174A" w14:paraId="2B84704D" w14:textId="77777777" w:rsidTr="00E4533C">
        <w:trPr>
          <w:jc w:val="center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2ADF" w14:textId="77777777" w:rsidR="00992F13" w:rsidRPr="00DB174A" w:rsidRDefault="00992F13" w:rsidP="001E42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DF783B4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992F13" w:rsidRPr="00DB174A" w14:paraId="5E1178EC" w14:textId="77777777" w:rsidTr="00E4533C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500A2" w14:textId="77777777" w:rsidR="00992F13" w:rsidRPr="00DB174A" w:rsidRDefault="00992F13" w:rsidP="001E428E">
            <w:pPr>
              <w:spacing w:line="48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10860558" w14:textId="77777777" w:rsidR="00992F13" w:rsidRPr="00DB174A" w:rsidRDefault="00992F13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Programable mitjançant teclat</w:t>
            </w:r>
          </w:p>
          <w:p w14:paraId="0087C72E" w14:textId="77777777" w:rsidR="00992F13" w:rsidRPr="00DB174A" w:rsidRDefault="00992F13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Amb calibració i diagnòstic “in situ” </w:t>
            </w:r>
          </w:p>
          <w:p w14:paraId="73F0EAC0" w14:textId="77777777" w:rsidR="00992F13" w:rsidRPr="00DB174A" w:rsidRDefault="00992F13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7C6ACD0C" w14:textId="77777777" w:rsidR="00992F13" w:rsidRPr="00DB174A" w:rsidRDefault="00992F13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català o castellà i per defecte en anglès</w:t>
            </w:r>
          </w:p>
          <w:p w14:paraId="28493022" w14:textId="77777777" w:rsidR="00A1790C" w:rsidRDefault="00A1790C" w:rsidP="00C71FFF">
            <w:pPr>
              <w:jc w:val="both"/>
              <w:rPr>
                <w:rFonts w:ascii="Arial" w:hAnsi="Arial" w:cs="Arial"/>
              </w:rPr>
            </w:pPr>
          </w:p>
          <w:p w14:paraId="1AC85C0D" w14:textId="77777777" w:rsidR="001E428E" w:rsidRPr="00DB174A" w:rsidRDefault="001E428E" w:rsidP="00C71FFF">
            <w:pPr>
              <w:jc w:val="both"/>
              <w:rPr>
                <w:rFonts w:ascii="Arial" w:hAnsi="Arial" w:cs="Arial"/>
              </w:rPr>
            </w:pPr>
          </w:p>
          <w:p w14:paraId="13800E15" w14:textId="77777777" w:rsidR="00992F13" w:rsidRPr="00DB174A" w:rsidRDefault="00992F13" w:rsidP="001E428E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C71FFF">
              <w:rPr>
                <w:rFonts w:ascii="Arial" w:hAnsi="Arial" w:cs="Arial"/>
                <w:b/>
                <w:u w:val="single"/>
              </w:rPr>
              <w:t>ACCESSORIS</w:t>
            </w:r>
          </w:p>
          <w:p w14:paraId="32A8E750" w14:textId="77777777" w:rsidR="00992F13" w:rsidRDefault="00992F13" w:rsidP="00DB174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  <w:bCs/>
              </w:rPr>
              <w:t>Solució de neteja (àcid sulfúric 5%)</w:t>
            </w:r>
          </w:p>
          <w:p w14:paraId="14BEBDEF" w14:textId="77777777" w:rsidR="00C71FFF" w:rsidRDefault="00C71FFF" w:rsidP="00C71FFF">
            <w:pPr>
              <w:jc w:val="both"/>
              <w:rPr>
                <w:rFonts w:ascii="Arial" w:hAnsi="Arial" w:cs="Arial"/>
                <w:bCs/>
              </w:rPr>
            </w:pPr>
          </w:p>
          <w:p w14:paraId="74893371" w14:textId="77777777" w:rsidR="001E428E" w:rsidRDefault="001E428E" w:rsidP="00C71FFF">
            <w:pPr>
              <w:jc w:val="both"/>
              <w:rPr>
                <w:rFonts w:ascii="Arial" w:hAnsi="Arial" w:cs="Arial"/>
                <w:bCs/>
              </w:rPr>
            </w:pPr>
          </w:p>
          <w:p w14:paraId="4E876A0A" w14:textId="77777777" w:rsidR="003666CB" w:rsidRDefault="003666CB" w:rsidP="003C2746">
            <w:pPr>
              <w:jc w:val="both"/>
              <w:rPr>
                <w:rFonts w:ascii="Arial" w:hAnsi="Arial" w:cs="Arial"/>
                <w:bCs/>
              </w:rPr>
            </w:pPr>
          </w:p>
          <w:p w14:paraId="3BFBE25E" w14:textId="77777777" w:rsidR="003666CB" w:rsidRPr="00DB174A" w:rsidRDefault="003666CB" w:rsidP="003666C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lastRenderedPageBreak/>
              <w:t>DOCUMENTACIÓ</w:t>
            </w:r>
          </w:p>
          <w:p w14:paraId="4927F6BB" w14:textId="77777777" w:rsidR="003666CB" w:rsidRPr="00DB174A" w:rsidRDefault="003666CB" w:rsidP="003666C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1D3141D2" w14:textId="77777777" w:rsidR="003666CB" w:rsidRPr="00DB174A" w:rsidRDefault="003666CB" w:rsidP="003666C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05B6DF9F" w14:textId="77777777" w:rsidR="003666CB" w:rsidRPr="00DB174A" w:rsidRDefault="003666CB" w:rsidP="003666CB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53AD916E" w14:textId="77777777" w:rsidR="003666CB" w:rsidRPr="00DB174A" w:rsidRDefault="003666CB" w:rsidP="003666CB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verificació del fabricant i/o organisme competent</w:t>
            </w:r>
          </w:p>
          <w:p w14:paraId="44B10B6B" w14:textId="77777777" w:rsidR="003666CB" w:rsidRDefault="003666CB" w:rsidP="003666CB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</w:rPr>
              <w:t>Documentació preferentment en castellà i per defecte en anglès.</w:t>
            </w:r>
          </w:p>
          <w:p w14:paraId="570FD545" w14:textId="77777777" w:rsidR="003666CB" w:rsidRDefault="003666CB" w:rsidP="003C2746">
            <w:pPr>
              <w:jc w:val="both"/>
              <w:rPr>
                <w:rFonts w:ascii="Arial" w:hAnsi="Arial" w:cs="Arial"/>
                <w:bCs/>
              </w:rPr>
            </w:pPr>
          </w:p>
          <w:p w14:paraId="1575AA43" w14:textId="77777777" w:rsidR="003666CB" w:rsidRPr="00B226A9" w:rsidRDefault="003666CB" w:rsidP="003C2746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92F13" w:rsidRPr="00DB174A" w14:paraId="6D902707" w14:textId="77777777" w:rsidTr="00E4533C">
        <w:trPr>
          <w:trHeight w:val="3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8D27E" w14:textId="77777777" w:rsidR="00992F13" w:rsidRPr="00DB174A" w:rsidRDefault="00992F13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lastRenderedPageBreak/>
              <w:t>PROTOTIP DE REFERÈNCIA</w:t>
            </w:r>
          </w:p>
        </w:tc>
      </w:tr>
      <w:tr w:rsidR="00992F13" w:rsidRPr="00DB174A" w14:paraId="39BABA1A" w14:textId="77777777" w:rsidTr="00E4533C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E363007" w14:textId="77777777" w:rsidR="00992F13" w:rsidRPr="00DB174A" w:rsidRDefault="00992F13" w:rsidP="00DB174A">
            <w:pPr>
              <w:keepNext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Subministrat: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D5962" w14:textId="77777777" w:rsidR="00992F13" w:rsidRPr="00DB174A" w:rsidRDefault="00992F13" w:rsidP="00C9210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INSTRUMENTACIÓN ANALITICA S.A. </w:t>
            </w:r>
          </w:p>
        </w:tc>
      </w:tr>
      <w:tr w:rsidR="00992F13" w:rsidRPr="00DB174A" w14:paraId="582AE977" w14:textId="77777777" w:rsidTr="00E4533C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B824572" w14:textId="77777777" w:rsidR="00992F13" w:rsidRPr="00DB174A" w:rsidRDefault="00646839" w:rsidP="001E426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Fabricant: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F03A0" w14:textId="77777777" w:rsidR="00992F13" w:rsidRPr="00C71FFF" w:rsidRDefault="00992F13" w:rsidP="00646839">
            <w:pPr>
              <w:jc w:val="both"/>
              <w:rPr>
                <w:rFonts w:ascii="Arial" w:hAnsi="Arial" w:cs="Arial"/>
              </w:rPr>
            </w:pPr>
            <w:r w:rsidRPr="00646839">
              <w:rPr>
                <w:rFonts w:ascii="Arial" w:hAnsi="Arial" w:cs="Arial"/>
              </w:rPr>
              <w:t xml:space="preserve">TETHYS </w:t>
            </w:r>
            <w:r w:rsidR="00C92107" w:rsidRPr="00646839">
              <w:rPr>
                <w:rFonts w:ascii="Arial" w:hAnsi="Arial" w:cs="Arial"/>
              </w:rPr>
              <w:t>o similar</w:t>
            </w:r>
          </w:p>
        </w:tc>
      </w:tr>
      <w:tr w:rsidR="00646839" w:rsidRPr="00DB174A" w14:paraId="57B5F08C" w14:textId="77777777" w:rsidTr="00E4533C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014B59FE" w14:textId="77777777" w:rsidR="00646839" w:rsidRPr="00DB174A" w:rsidRDefault="00646839" w:rsidP="007128B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81DFF" w14:textId="77777777" w:rsidR="00646839" w:rsidRPr="00DB174A" w:rsidRDefault="00646839" w:rsidP="007128B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TETHYS INSTRUMENTS Analitzador multiparamètric A6UV400 </w:t>
            </w:r>
          </w:p>
          <w:p w14:paraId="12338660" w14:textId="77777777" w:rsidR="00646839" w:rsidRPr="00DB174A" w:rsidRDefault="00646839" w:rsidP="007128B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TETHYS Carcassa analitzador IP-65 A6EN-IP65</w:t>
            </w:r>
            <w:r>
              <w:rPr>
                <w:rFonts w:ascii="Arial" w:hAnsi="Arial" w:cs="Arial"/>
              </w:rPr>
              <w:t xml:space="preserve"> </w:t>
            </w:r>
          </w:p>
          <w:p w14:paraId="5DB6BB6F" w14:textId="77777777" w:rsidR="00646839" w:rsidRPr="00DB174A" w:rsidRDefault="00646839" w:rsidP="007128B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TETHYS Bomba peristàltica A6/P</w:t>
            </w:r>
            <w:r>
              <w:rPr>
                <w:rFonts w:ascii="Arial" w:hAnsi="Arial" w:cs="Arial"/>
              </w:rPr>
              <w:t xml:space="preserve"> </w:t>
            </w:r>
          </w:p>
          <w:p w14:paraId="464171C2" w14:textId="77777777" w:rsidR="00646839" w:rsidRPr="00C71FFF" w:rsidRDefault="00646839" w:rsidP="00646839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TETHYS Mòdul per mesura d’amoni A6NH4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79DA193A" w14:textId="77777777" w:rsidR="00992F13" w:rsidRPr="00A77873" w:rsidRDefault="00992F13" w:rsidP="009C1347">
      <w:pPr>
        <w:widowControl/>
        <w:jc w:val="both"/>
        <w:rPr>
          <w:rFonts w:ascii="Arial" w:hAnsi="Arial" w:cs="Arial"/>
        </w:rPr>
      </w:pPr>
    </w:p>
    <w:p w14:paraId="3F06B544" w14:textId="77777777" w:rsidR="00B65F26" w:rsidRDefault="00B65F26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B65F26" w:rsidRPr="00DB174A" w14:paraId="565202A7" w14:textId="77777777" w:rsidTr="005957D9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7F64BA74" w14:textId="77777777" w:rsidR="00B65F26" w:rsidRPr="00DB174A" w:rsidRDefault="00B65F26" w:rsidP="0017035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B65F26" w:rsidRPr="00DB174A" w14:paraId="74096457" w14:textId="77777777" w:rsidTr="005957D9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33CAD17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69C91ED3" w14:textId="77777777" w:rsidR="00B65F26" w:rsidRPr="00DB174A" w:rsidRDefault="00B65F26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shd w:val="clear" w:color="auto" w:fill="E6E6E6"/>
          </w:tcPr>
          <w:p w14:paraId="63B06BD4" w14:textId="77777777" w:rsidR="00B65F26" w:rsidRPr="00DB174A" w:rsidRDefault="00B65F26" w:rsidP="00170357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0225826E" w14:textId="77777777" w:rsidR="00B65F26" w:rsidRPr="00DB174A" w:rsidRDefault="00B65F26" w:rsidP="00170357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B65F26" w:rsidRPr="00DB174A" w14:paraId="3F3BD52B" w14:textId="77777777" w:rsidTr="005957D9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275B4828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73EBFC52" w14:textId="77777777" w:rsidR="00B65F26" w:rsidRPr="00DB174A" w:rsidRDefault="00B65F26" w:rsidP="00170357">
            <w:pPr>
              <w:jc w:val="both"/>
              <w:outlineLvl w:val="0"/>
              <w:rPr>
                <w:rFonts w:ascii="Arial" w:hAnsi="Arial" w:cs="Arial"/>
              </w:rPr>
            </w:pPr>
            <w:bookmarkStart w:id="2" w:name="_Toc366499901"/>
            <w:bookmarkStart w:id="3" w:name="_Toc38548346"/>
            <w:r>
              <w:rPr>
                <w:rFonts w:ascii="Arial" w:hAnsi="Arial" w:cs="Arial"/>
              </w:rPr>
              <w:t xml:space="preserve">ANALITZADOR D’OZÓ </w:t>
            </w:r>
            <w:r w:rsidRPr="00DB174A">
              <w:rPr>
                <w:rFonts w:ascii="Arial" w:hAnsi="Arial" w:cs="Arial"/>
              </w:rPr>
              <w:t>EN CONTINU</w:t>
            </w:r>
            <w:bookmarkEnd w:id="2"/>
            <w:bookmarkEnd w:id="3"/>
          </w:p>
        </w:tc>
      </w:tr>
      <w:tr w:rsidR="00B65F26" w:rsidRPr="00DB174A" w14:paraId="7599677A" w14:textId="77777777" w:rsidTr="005957D9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756DA45D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0A478A83" w14:textId="77777777" w:rsidR="00B65F26" w:rsidRPr="00DB174A" w:rsidRDefault="00B65F26" w:rsidP="00170357">
            <w:pPr>
              <w:jc w:val="both"/>
              <w:outlineLvl w:val="1"/>
              <w:rPr>
                <w:rFonts w:ascii="Arial" w:hAnsi="Arial" w:cs="Arial"/>
              </w:rPr>
            </w:pPr>
            <w:bookmarkStart w:id="4" w:name="_Toc38548347"/>
            <w:r>
              <w:rPr>
                <w:rFonts w:ascii="Arial" w:hAnsi="Arial" w:cs="Arial"/>
              </w:rPr>
              <w:t>ATI</w:t>
            </w:r>
            <w:bookmarkEnd w:id="4"/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B65F26" w:rsidRPr="00DB174A" w14:paraId="48396C7F" w14:textId="77777777" w:rsidTr="005957D9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923B3C0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09B38D1E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Equip per a la mesura </w:t>
            </w:r>
            <w:r>
              <w:rPr>
                <w:rFonts w:ascii="Arial" w:hAnsi="Arial" w:cs="Arial"/>
              </w:rPr>
              <w:t>de l’ozó</w:t>
            </w:r>
            <w:r w:rsidRPr="00DB174A">
              <w:rPr>
                <w:rFonts w:ascii="Arial" w:hAnsi="Arial" w:cs="Arial"/>
              </w:rPr>
              <w:t xml:space="preserve"> en aigües tractades</w:t>
            </w:r>
          </w:p>
        </w:tc>
      </w:tr>
    </w:tbl>
    <w:p w14:paraId="5E04319B" w14:textId="77777777" w:rsidR="00B65F26" w:rsidRPr="00A77873" w:rsidRDefault="00B65F26" w:rsidP="00B65F26">
      <w:pPr>
        <w:widowControl/>
        <w:spacing w:line="360" w:lineRule="auto"/>
        <w:jc w:val="both"/>
        <w:rPr>
          <w:rFonts w:ascii="Arial" w:hAnsi="Arial" w:cs="Arial"/>
        </w:rPr>
      </w:pPr>
    </w:p>
    <w:p w14:paraId="61EFEF9B" w14:textId="77777777" w:rsidR="00B65F26" w:rsidRPr="005957D9" w:rsidRDefault="00CE3EFD" w:rsidP="005957D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32C81E55">
          <v:line id="_x0000_s2196" style="position:absolute;left:0;text-align:left;z-index:251667968" from=".55pt,18pt" to="482.45pt,18pt"/>
        </w:pict>
      </w:r>
      <w:r w:rsidR="00B65F26" w:rsidRPr="005957D9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  <w:right w:w="113" w:type="dxa"/>
        </w:tblCellMar>
        <w:tblLook w:val="01E0" w:firstRow="1" w:lastRow="1" w:firstColumn="1" w:lastColumn="1" w:noHBand="0" w:noVBand="0"/>
      </w:tblPr>
      <w:tblGrid>
        <w:gridCol w:w="2337"/>
        <w:gridCol w:w="7302"/>
      </w:tblGrid>
      <w:tr w:rsidR="00B65F26" w:rsidRPr="00DB174A" w14:paraId="7E9CC879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C80784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Elèctrodes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30D5369C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Polarografics de membrana</w:t>
            </w:r>
          </w:p>
        </w:tc>
      </w:tr>
      <w:tr w:rsidR="00B65F26" w:rsidRPr="00DB174A" w14:paraId="2E91C2C5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C3C6F0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4B3BE20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DB174A" w14:paraId="5251CFC4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E9BDD5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2A246C0C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–</w:t>
            </w:r>
            <w:r w:rsidRPr="00DB17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200 ppb</w:t>
            </w:r>
          </w:p>
        </w:tc>
      </w:tr>
      <w:tr w:rsidR="00B65F26" w:rsidRPr="00DB174A" w14:paraId="13326CB8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9C7004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Unitat electrònica (Transmissor)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37820CD1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Electrònica amb protecció NEMA 4X IP 65</w:t>
            </w:r>
          </w:p>
        </w:tc>
      </w:tr>
      <w:tr w:rsidR="00B65F26" w:rsidRPr="00DB174A" w14:paraId="2029E93B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0818A91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54AD873C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DB174A" w14:paraId="42A292A1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E54D83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Resolució 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31DB3C3C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Pr="00DB174A">
              <w:rPr>
                <w:rFonts w:ascii="Arial" w:hAnsi="Arial" w:cs="Arial"/>
              </w:rPr>
              <w:t xml:space="preserve">5 %  </w:t>
            </w:r>
            <w:r>
              <w:rPr>
                <w:rFonts w:ascii="Arial" w:hAnsi="Arial" w:cs="Arial"/>
              </w:rPr>
              <w:t>del rang</w:t>
            </w:r>
          </w:p>
        </w:tc>
      </w:tr>
      <w:tr w:rsidR="00B65F26" w:rsidRPr="00DB174A" w14:paraId="0850A445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E00A3E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Exactitud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3AF5F1F9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  <w:r w:rsidRPr="00DB174A">
              <w:rPr>
                <w:rFonts w:ascii="Arial" w:hAnsi="Arial" w:cs="Arial"/>
              </w:rPr>
              <w:t xml:space="preserve"> %  </w:t>
            </w:r>
            <w:r>
              <w:rPr>
                <w:rFonts w:ascii="Arial" w:hAnsi="Arial" w:cs="Arial"/>
              </w:rPr>
              <w:t>del rang</w:t>
            </w:r>
          </w:p>
        </w:tc>
      </w:tr>
      <w:tr w:rsidR="00B65F26" w:rsidRPr="00DB174A" w14:paraId="6CE09C94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BA9122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485E8351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DB174A" w14:paraId="3C8AE762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E3D804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 i potència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62E31434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250 Vac;  50 W</w:t>
            </w:r>
          </w:p>
        </w:tc>
      </w:tr>
      <w:tr w:rsidR="00B65F26" w:rsidRPr="00DB174A" w14:paraId="65793B9A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DB61EF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648E4AA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DB174A" w14:paraId="14BA03A9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F067DF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FCDC98C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sortides </w:t>
            </w:r>
            <w:r w:rsidRPr="00DB174A">
              <w:rPr>
                <w:rFonts w:ascii="Arial" w:hAnsi="Arial" w:cs="Arial"/>
              </w:rPr>
              <w:t xml:space="preserve">4 - 20 mA, mínim de </w:t>
            </w:r>
            <w:r>
              <w:rPr>
                <w:rFonts w:ascii="Arial" w:hAnsi="Arial" w:cs="Arial"/>
              </w:rPr>
              <w:t>3</w:t>
            </w:r>
            <w:r w:rsidRPr="00DB174A">
              <w:rPr>
                <w:rFonts w:ascii="Arial" w:hAnsi="Arial" w:cs="Arial"/>
              </w:rPr>
              <w:t xml:space="preserve"> relés</w:t>
            </w:r>
          </w:p>
        </w:tc>
      </w:tr>
      <w:tr w:rsidR="00B65F26" w:rsidRPr="00DB174A" w14:paraId="67A12F89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2B315A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711240E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DB174A" w14:paraId="64EABE04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A97DC0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5A4A0691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DB174A" w14:paraId="73A35C02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889B63" w14:textId="77777777" w:rsidR="00B65F26" w:rsidRPr="00DB174A" w:rsidRDefault="00B65F26" w:rsidP="00170357">
            <w:pPr>
              <w:keepNext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Referència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3FBDE913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Q46H/64</w:t>
            </w:r>
          </w:p>
        </w:tc>
      </w:tr>
      <w:tr w:rsidR="00B65F26" w:rsidRPr="00DB174A" w14:paraId="2A851DBE" w14:textId="77777777" w:rsidTr="005957D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0DBE52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34B4AE5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ATI </w:t>
            </w:r>
            <w:r w:rsidR="00C92107">
              <w:rPr>
                <w:rFonts w:ascii="Arial" w:hAnsi="Arial" w:cs="Arial"/>
              </w:rPr>
              <w:t>o similar</w:t>
            </w:r>
          </w:p>
        </w:tc>
      </w:tr>
    </w:tbl>
    <w:p w14:paraId="4FD2C0E3" w14:textId="77777777" w:rsidR="00542C14" w:rsidRPr="00A77873" w:rsidRDefault="00542C14" w:rsidP="009C1347">
      <w:pPr>
        <w:widowControl/>
        <w:jc w:val="both"/>
        <w:rPr>
          <w:rFonts w:ascii="Arial" w:hAnsi="Arial" w:cs="Arial"/>
        </w:rPr>
      </w:pPr>
    </w:p>
    <w:p w14:paraId="633EAD83" w14:textId="77777777" w:rsidR="007339FE" w:rsidRPr="00A77873" w:rsidRDefault="007339FE" w:rsidP="009C1347">
      <w:pPr>
        <w:widowControl/>
        <w:jc w:val="both"/>
        <w:rPr>
          <w:rFonts w:ascii="Arial" w:hAnsi="Arial" w:cs="Arial"/>
        </w:rPr>
        <w:sectPr w:rsidR="007339FE" w:rsidRPr="00A77873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DD1C52" w:rsidRPr="00DB174A" w14:paraId="10E665ED" w14:textId="77777777" w:rsidTr="00B263F2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76936DC0" w14:textId="77777777" w:rsidR="00DD1C52" w:rsidRPr="00DB174A" w:rsidRDefault="00DD1C52" w:rsidP="00DB174A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DD1C52" w:rsidRPr="00DB174A" w14:paraId="57E82EF9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71E0DC48" w14:textId="77777777" w:rsidR="00DD1C52" w:rsidRPr="00DB174A" w:rsidRDefault="00DD1C52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5A6FB648" w14:textId="77777777" w:rsidR="00DD1C52" w:rsidRPr="00DB174A" w:rsidRDefault="00DD1C52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shd w:val="clear" w:color="auto" w:fill="E6E6E6"/>
          </w:tcPr>
          <w:p w14:paraId="0AB0D960" w14:textId="77777777" w:rsidR="00DD1C52" w:rsidRPr="00DB174A" w:rsidRDefault="00DD1C52" w:rsidP="00DB174A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3D8FFCF6" w14:textId="77777777" w:rsidR="00DD1C52" w:rsidRPr="00DB174A" w:rsidRDefault="00DD1C52" w:rsidP="00DB174A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DD1C52" w:rsidRPr="00DB174A" w14:paraId="686A5CE3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015EFCD9" w14:textId="77777777" w:rsidR="00DD1C52" w:rsidRPr="00DB174A" w:rsidRDefault="00DD1C52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3416C402" w14:textId="77777777" w:rsidR="00DD1C52" w:rsidRPr="00DB174A" w:rsidRDefault="00C27A58" w:rsidP="00DB174A">
            <w:pPr>
              <w:jc w:val="both"/>
              <w:outlineLvl w:val="0"/>
              <w:rPr>
                <w:rFonts w:ascii="Arial" w:hAnsi="Arial" w:cs="Arial"/>
              </w:rPr>
            </w:pPr>
            <w:bookmarkStart w:id="5" w:name="_Toc38548348"/>
            <w:r w:rsidRPr="00DB174A">
              <w:rPr>
                <w:rFonts w:ascii="Arial" w:hAnsi="Arial" w:cs="Arial"/>
              </w:rPr>
              <w:t>ANALITZADOR DE CLOR RESIDUAL EN CONTINU SENSE REACTIUS</w:t>
            </w:r>
            <w:bookmarkEnd w:id="5"/>
          </w:p>
        </w:tc>
      </w:tr>
      <w:tr w:rsidR="009218FE" w:rsidRPr="00DB174A" w14:paraId="6DFCECDE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537A65D7" w14:textId="77777777" w:rsidR="009218FE" w:rsidRPr="00DB174A" w:rsidRDefault="009218FE" w:rsidP="00855AE1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19A1C485" w14:textId="77777777" w:rsidR="009218FE" w:rsidRPr="00DB174A" w:rsidRDefault="00B50F68" w:rsidP="00DB174A">
            <w:pPr>
              <w:jc w:val="both"/>
              <w:outlineLvl w:val="1"/>
              <w:rPr>
                <w:rFonts w:ascii="Arial" w:hAnsi="Arial" w:cs="Arial"/>
              </w:rPr>
            </w:pPr>
            <w:bookmarkStart w:id="6" w:name="_Toc38548349"/>
            <w:r w:rsidRPr="00C1685E">
              <w:rPr>
                <w:rFonts w:ascii="Arial" w:hAnsi="Arial" w:cs="Arial"/>
              </w:rPr>
              <w:t>ENDRESS HAUSER</w:t>
            </w:r>
            <w:bookmarkEnd w:id="6"/>
          </w:p>
        </w:tc>
      </w:tr>
      <w:tr w:rsidR="00DD1C52" w:rsidRPr="00DB174A" w14:paraId="354B3EC2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1B17F697" w14:textId="77777777" w:rsidR="00DD1C52" w:rsidRPr="00DB174A" w:rsidRDefault="00DD1C52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015BAEBD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de clor lliure residual en aigües tractades</w:t>
            </w:r>
          </w:p>
        </w:tc>
      </w:tr>
    </w:tbl>
    <w:p w14:paraId="22B377DD" w14:textId="77777777" w:rsidR="00DD1C52" w:rsidRPr="00A77873" w:rsidRDefault="00DD1C52" w:rsidP="00B226A9">
      <w:pPr>
        <w:widowControl/>
        <w:spacing w:line="360" w:lineRule="auto"/>
        <w:jc w:val="both"/>
        <w:rPr>
          <w:rFonts w:ascii="Arial" w:hAnsi="Arial" w:cs="Arial"/>
        </w:rPr>
      </w:pPr>
    </w:p>
    <w:p w14:paraId="5A0A2107" w14:textId="77777777" w:rsidR="00DD1C52" w:rsidRPr="00B263F2" w:rsidRDefault="00CE3EFD" w:rsidP="00B263F2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4240809D">
          <v:line id="_x0000_s2183" style="position:absolute;left:0;text-align:left;z-index:251654656;mso-position-horizontal:left" from="0,17pt" to="481.9pt,17pt"/>
        </w:pict>
      </w:r>
      <w:r w:rsidR="00DD1C52" w:rsidRPr="00B263F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  <w:right w:w="113" w:type="dxa"/>
        </w:tblCellMar>
        <w:tblLook w:val="01E0" w:firstRow="1" w:lastRow="1" w:firstColumn="1" w:lastColumn="1" w:noHBand="0" w:noVBand="0"/>
      </w:tblPr>
      <w:tblGrid>
        <w:gridCol w:w="1748"/>
        <w:gridCol w:w="2121"/>
        <w:gridCol w:w="5770"/>
      </w:tblGrid>
      <w:tr w:rsidR="00DD1C52" w:rsidRPr="00DB174A" w14:paraId="57350231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1F387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Elèctrodes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4D086C71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Càtode: Or; Ànode: Coure; Referència: Ag/AgCl</w:t>
            </w:r>
          </w:p>
        </w:tc>
      </w:tr>
      <w:tr w:rsidR="00DD1C52" w:rsidRPr="00DB174A" w14:paraId="37392CC1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1F528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Conductivitat mínima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0B46D3D4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50 µS/cm</w:t>
            </w:r>
          </w:p>
        </w:tc>
      </w:tr>
      <w:tr w:rsidR="00DD1C52" w:rsidRPr="00DB174A" w14:paraId="2F82BCF4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6BF8E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119F8374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0 - 50 mg/L (amb canvi automàtic de rang)</w:t>
            </w:r>
          </w:p>
        </w:tc>
      </w:tr>
      <w:tr w:rsidR="00DD1C52" w:rsidRPr="00DB174A" w14:paraId="57CC56E3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79EE1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Unitat electrònica (Transmissor)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4B6E717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Electrònica amb protecció NEMA 4X IP 65</w:t>
            </w:r>
          </w:p>
        </w:tc>
      </w:tr>
      <w:tr w:rsidR="00DD1C52" w:rsidRPr="00DB174A" w14:paraId="6197E558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E3421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Sensibilitat 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892C4E1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0,001 mg/L</w:t>
            </w:r>
          </w:p>
        </w:tc>
      </w:tr>
      <w:tr w:rsidR="00DD1C52" w:rsidRPr="00DB174A" w14:paraId="0FE08D78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6599B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Resolució 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74E853B7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De rang treball 0 – 50: 0,01 mg/L</w:t>
            </w:r>
          </w:p>
        </w:tc>
      </w:tr>
      <w:tr w:rsidR="00DD1C52" w:rsidRPr="00DB174A" w14:paraId="746FD530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FDCFB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Exactitud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73ED5F59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5 %  de la lectura</w:t>
            </w:r>
          </w:p>
        </w:tc>
      </w:tr>
      <w:tr w:rsidR="00DD1C52" w:rsidRPr="00DB174A" w14:paraId="6539A147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27605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Velocitat resposta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538660BA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12 segons des de l’entrada de mostra</w:t>
            </w:r>
          </w:p>
        </w:tc>
      </w:tr>
      <w:tr w:rsidR="00DD1C52" w:rsidRPr="00DB174A" w14:paraId="70147149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D00B3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Temperatura mostra 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1540C00D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0ﾰC"/>
              </w:smartTagPr>
              <w:r w:rsidRPr="00DB174A">
                <w:rPr>
                  <w:rFonts w:ascii="Arial" w:hAnsi="Arial" w:cs="Arial"/>
                </w:rPr>
                <w:t>0°C</w:t>
              </w:r>
            </w:smartTag>
            <w:r w:rsidRPr="00DB174A">
              <w:rPr>
                <w:rFonts w:ascii="Arial" w:hAnsi="Arial" w:cs="Arial"/>
              </w:rPr>
              <w:t xml:space="preserve"> - </w:t>
            </w:r>
            <w:smartTag w:uri="urn:schemas-microsoft-com:office:smarttags" w:element="metricconverter">
              <w:smartTagPr>
                <w:attr w:name="ProductID" w:val="50ﾰC"/>
              </w:smartTagPr>
              <w:r w:rsidRPr="00DB174A">
                <w:rPr>
                  <w:rFonts w:ascii="Arial" w:hAnsi="Arial" w:cs="Arial"/>
                </w:rPr>
                <w:t>50°C</w:t>
              </w:r>
            </w:smartTag>
          </w:p>
        </w:tc>
      </w:tr>
      <w:tr w:rsidR="00DD1C52" w:rsidRPr="00DB174A" w14:paraId="7E983058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AF10F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Calibració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50EA9E2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Autocalibració automàtica i manual de dos punts </w:t>
            </w:r>
          </w:p>
        </w:tc>
      </w:tr>
      <w:tr w:rsidR="00DD1C52" w:rsidRPr="00DB174A" w14:paraId="229D18B2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399BB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 i potència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6AD54DA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250 Vac;  50 W</w:t>
            </w:r>
          </w:p>
        </w:tc>
      </w:tr>
      <w:tr w:rsidR="00DD1C52" w:rsidRPr="00DB174A" w14:paraId="4205EB4E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934E9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4FFBD16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4”"/>
              </w:smartTagPr>
              <w:r w:rsidRPr="00DB174A">
                <w:rPr>
                  <w:rFonts w:ascii="Arial" w:hAnsi="Arial" w:cs="Arial"/>
                </w:rPr>
                <w:t>4”</w:t>
              </w:r>
            </w:smartTag>
            <w:r w:rsidRPr="00DB174A">
              <w:rPr>
                <w:rFonts w:ascii="Arial" w:hAnsi="Arial" w:cs="Arial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”"/>
              </w:smartTagPr>
              <w:r w:rsidRPr="00DB174A">
                <w:rPr>
                  <w:rFonts w:ascii="Arial" w:hAnsi="Arial" w:cs="Arial"/>
                </w:rPr>
                <w:t>3”</w:t>
              </w:r>
            </w:smartTag>
            <w:r w:rsidRPr="00DB174A">
              <w:rPr>
                <w:rFonts w:ascii="Arial" w:hAnsi="Arial" w:cs="Arial"/>
              </w:rPr>
              <w:t>, display gràfic matricial</w:t>
            </w:r>
          </w:p>
        </w:tc>
      </w:tr>
      <w:tr w:rsidR="00DD1C52" w:rsidRPr="00DB174A" w14:paraId="04B6BAE4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0E1E7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20876191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4 - 20 mA, mínim de 5 relés</w:t>
            </w:r>
          </w:p>
        </w:tc>
      </w:tr>
      <w:tr w:rsidR="00DD1C52" w:rsidRPr="00DB174A" w14:paraId="3D33D605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C6DAE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50789689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350 -450 mL/m</w:t>
            </w:r>
          </w:p>
        </w:tc>
      </w:tr>
      <w:tr w:rsidR="00DD1C52" w:rsidRPr="00DB174A" w14:paraId="064E5FB2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45E7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DD4585A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Màxim 10 bar</w:t>
            </w:r>
          </w:p>
        </w:tc>
      </w:tr>
      <w:tr w:rsidR="00DD1C52" w:rsidRPr="00DB174A" w14:paraId="3D3E8AB6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9F1D4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mínimes instal·lació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037F1468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475 x 375 x </w:t>
            </w:r>
            <w:smartTag w:uri="urn:schemas-microsoft-com:office:smarttags" w:element="metricconverter">
              <w:smartTagPr>
                <w:attr w:name="ProductID" w:val="200 mm"/>
              </w:smartTagPr>
              <w:r w:rsidRPr="00DB174A">
                <w:rPr>
                  <w:rFonts w:ascii="Arial" w:hAnsi="Arial" w:cs="Arial"/>
                </w:rPr>
                <w:t>200 mm</w:t>
              </w:r>
            </w:smartTag>
            <w:r w:rsidRPr="00DB174A">
              <w:rPr>
                <w:rFonts w:ascii="Arial" w:hAnsi="Arial" w:cs="Arial"/>
              </w:rPr>
              <w:t xml:space="preserve"> (V. Màxims)</w:t>
            </w:r>
          </w:p>
        </w:tc>
      </w:tr>
      <w:tr w:rsidR="00DD1C52" w:rsidRPr="00DB174A" w14:paraId="7C04E6FE" w14:textId="77777777" w:rsidTr="00B263F2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C330C" w14:textId="77777777" w:rsidR="00DD1C52" w:rsidRPr="00DB174A" w:rsidRDefault="00DD1C52" w:rsidP="008E0B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231F1F6A" w14:textId="77777777" w:rsidR="00DD1C52" w:rsidRPr="00DB174A" w:rsidRDefault="00DD1C52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DD1C52" w:rsidRPr="00DB174A" w14:paraId="324E2D1C" w14:textId="77777777" w:rsidTr="00B263F2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E9508" w14:textId="77777777" w:rsidR="00DD1C52" w:rsidRPr="00DB174A" w:rsidRDefault="00DD1C52" w:rsidP="00DB174A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2748505D" w14:textId="77777777" w:rsidR="00DD1C52" w:rsidRPr="00DB174A" w:rsidRDefault="00DD1C52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Programable mitjançant teclat </w:t>
            </w:r>
          </w:p>
          <w:p w14:paraId="1C3FCE50" w14:textId="77777777" w:rsidR="00DD1C52" w:rsidRPr="00DB174A" w:rsidRDefault="00DD1C52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Amb calibració, autocomprovació i diagnòstic “in situ” </w:t>
            </w:r>
          </w:p>
          <w:p w14:paraId="56DA9453" w14:textId="77777777" w:rsidR="00DD1C52" w:rsidRPr="00DB174A" w:rsidRDefault="00DD1C52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1A791603" w14:textId="77777777" w:rsidR="00DA74B5" w:rsidRPr="00DB174A" w:rsidRDefault="00DD1C52" w:rsidP="003E1013">
            <w:pPr>
              <w:numPr>
                <w:ilvl w:val="0"/>
                <w:numId w:val="33"/>
              </w:numPr>
              <w:spacing w:line="360" w:lineRule="auto"/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castellà i per defecte en anglès</w:t>
            </w:r>
          </w:p>
        </w:tc>
      </w:tr>
      <w:tr w:rsidR="004F7A1B" w:rsidRPr="00DB174A" w14:paraId="0CBDC4E8" w14:textId="77777777" w:rsidTr="00B263F2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5519A" w14:textId="77777777" w:rsidR="004F7A1B" w:rsidRPr="004F7A1B" w:rsidRDefault="004F7A1B" w:rsidP="00170357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4F7A1B">
              <w:rPr>
                <w:rFonts w:ascii="Arial" w:hAnsi="Arial" w:cs="Arial"/>
                <w:b/>
                <w:u w:val="single"/>
              </w:rPr>
              <w:t>DOCUMENTACIÓ</w:t>
            </w:r>
          </w:p>
          <w:p w14:paraId="3EB87742" w14:textId="77777777" w:rsidR="004F7A1B" w:rsidRPr="004F7A1B" w:rsidRDefault="004F7A1B" w:rsidP="0017035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7A1B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45C3F19F" w14:textId="77777777" w:rsidR="004F7A1B" w:rsidRPr="004F7A1B" w:rsidRDefault="004F7A1B" w:rsidP="0017035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7A1B">
              <w:rPr>
                <w:rFonts w:ascii="Arial" w:hAnsi="Arial" w:cs="Arial"/>
              </w:rPr>
              <w:t>Marcatge i registre de control</w:t>
            </w:r>
          </w:p>
          <w:p w14:paraId="09194804" w14:textId="77777777" w:rsidR="004F7A1B" w:rsidRPr="004F7A1B" w:rsidRDefault="004F7A1B" w:rsidP="00170357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4F7A1B">
              <w:rPr>
                <w:rFonts w:ascii="Arial" w:hAnsi="Arial" w:cs="Arial"/>
              </w:rPr>
              <w:t>Marcatges d’homologació i registres de control</w:t>
            </w:r>
          </w:p>
          <w:p w14:paraId="29EC8078" w14:textId="77777777" w:rsidR="004F7A1B" w:rsidRPr="004F7A1B" w:rsidRDefault="004F7A1B" w:rsidP="00170357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4F7A1B">
              <w:rPr>
                <w:rFonts w:ascii="Arial" w:hAnsi="Arial" w:cs="Arial"/>
              </w:rPr>
              <w:t>Certificat de verificació del fabricant i/o organisme competent</w:t>
            </w:r>
          </w:p>
          <w:p w14:paraId="71094C37" w14:textId="77777777" w:rsidR="004F7A1B" w:rsidRPr="004F7A1B" w:rsidRDefault="004F7A1B" w:rsidP="00170357">
            <w:pPr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4F7A1B">
              <w:rPr>
                <w:rFonts w:ascii="Arial" w:hAnsi="Arial" w:cs="Arial"/>
              </w:rPr>
              <w:t>Documentació preferentment en castellà i per defecte en anglès.</w:t>
            </w:r>
          </w:p>
        </w:tc>
      </w:tr>
      <w:tr w:rsidR="004F7A1B" w:rsidRPr="00C1685E" w14:paraId="50087E41" w14:textId="77777777" w:rsidTr="00B263F2">
        <w:trPr>
          <w:jc w:val="center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737B38C" w14:textId="77777777" w:rsidR="004F7A1B" w:rsidRPr="00C1685E" w:rsidRDefault="004F7A1B" w:rsidP="00170357">
            <w:pPr>
              <w:rPr>
                <w:rFonts w:ascii="Arial" w:hAnsi="Arial" w:cs="Arial"/>
                <w:b/>
                <w:bCs/>
              </w:rPr>
            </w:pPr>
            <w:r w:rsidRPr="00C1685E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FF5B2" w14:textId="77777777" w:rsidR="004F7A1B" w:rsidRPr="00C1685E" w:rsidRDefault="004F7A1B" w:rsidP="00170357">
            <w:pPr>
              <w:jc w:val="both"/>
              <w:rPr>
                <w:rFonts w:ascii="Arial" w:hAnsi="Arial" w:cs="Arial"/>
              </w:rPr>
            </w:pPr>
            <w:r w:rsidRPr="00C1685E">
              <w:rPr>
                <w:rFonts w:ascii="Arial" w:hAnsi="Arial" w:cs="Arial"/>
              </w:rPr>
              <w:t xml:space="preserve">ENDRESS HAUSER o similar  </w:t>
            </w:r>
          </w:p>
          <w:p w14:paraId="36B1A6D3" w14:textId="77777777" w:rsidR="004F7A1B" w:rsidRPr="00C1685E" w:rsidRDefault="004F7A1B" w:rsidP="00170357">
            <w:pPr>
              <w:jc w:val="both"/>
              <w:rPr>
                <w:rFonts w:ascii="Arial" w:hAnsi="Arial" w:cs="Arial"/>
                <w:b/>
                <w:bCs/>
                <w:snapToGrid/>
                <w:lang w:eastAsia="ca-ES"/>
              </w:rPr>
            </w:pPr>
            <w:r w:rsidRPr="00C1685E">
              <w:rPr>
                <w:rFonts w:ascii="Arial" w:hAnsi="Arial" w:cs="Arial"/>
                <w:b/>
                <w:bCs/>
                <w:snapToGrid/>
                <w:lang w:eastAsia="ca-ES"/>
              </w:rPr>
              <w:t>Chloromax CCS142D</w:t>
            </w:r>
          </w:p>
          <w:p w14:paraId="5859BB7A" w14:textId="77777777" w:rsidR="004F7A1B" w:rsidRPr="00C1685E" w:rsidRDefault="004F7A1B" w:rsidP="00170357">
            <w:pPr>
              <w:jc w:val="both"/>
              <w:rPr>
                <w:rFonts w:ascii="Arial" w:hAnsi="Arial" w:cs="Arial"/>
                <w:b/>
                <w:bCs/>
                <w:snapToGrid/>
                <w:lang w:eastAsia="ca-ES"/>
              </w:rPr>
            </w:pPr>
            <w:r w:rsidRPr="00C1685E">
              <w:rPr>
                <w:rFonts w:ascii="Arial" w:hAnsi="Arial" w:cs="Arial"/>
                <w:b/>
                <w:bCs/>
                <w:snapToGrid/>
                <w:lang w:eastAsia="ca-ES"/>
              </w:rPr>
              <w:t>Cable de Medida CYK10 Memosens</w:t>
            </w:r>
          </w:p>
          <w:p w14:paraId="057A1476" w14:textId="77777777" w:rsidR="004F7A1B" w:rsidRPr="00C1685E" w:rsidRDefault="004F7A1B" w:rsidP="00170357">
            <w:pPr>
              <w:jc w:val="both"/>
              <w:rPr>
                <w:rFonts w:ascii="Arial" w:hAnsi="Arial" w:cs="Arial"/>
                <w:b/>
                <w:bCs/>
                <w:snapToGrid/>
                <w:lang w:eastAsia="ca-ES"/>
              </w:rPr>
            </w:pPr>
            <w:r w:rsidRPr="00C1685E">
              <w:rPr>
                <w:rFonts w:ascii="Arial" w:hAnsi="Arial" w:cs="Arial"/>
                <w:b/>
                <w:bCs/>
                <w:snapToGrid/>
                <w:lang w:eastAsia="ca-ES"/>
              </w:rPr>
              <w:t>Flowfit W CCA250</w:t>
            </w:r>
          </w:p>
          <w:p w14:paraId="376F9DE0" w14:textId="77777777" w:rsidR="004F7A1B" w:rsidRPr="00C1685E" w:rsidRDefault="004F7A1B" w:rsidP="00170357">
            <w:pPr>
              <w:jc w:val="both"/>
              <w:rPr>
                <w:rFonts w:ascii="Arial" w:hAnsi="Arial" w:cs="Arial"/>
              </w:rPr>
            </w:pPr>
            <w:r w:rsidRPr="00C1685E">
              <w:rPr>
                <w:rFonts w:ascii="Arial" w:hAnsi="Arial" w:cs="Arial"/>
                <w:b/>
                <w:bCs/>
                <w:snapToGrid/>
                <w:lang w:eastAsia="ca-ES"/>
              </w:rPr>
              <w:t>Liquiline CM442</w:t>
            </w:r>
          </w:p>
        </w:tc>
      </w:tr>
    </w:tbl>
    <w:p w14:paraId="70E06252" w14:textId="77777777" w:rsidR="003A5253" w:rsidRPr="00A77873" w:rsidRDefault="003A5253" w:rsidP="00422C28">
      <w:pPr>
        <w:jc w:val="both"/>
        <w:rPr>
          <w:rFonts w:ascii="Arial" w:hAnsi="Arial" w:cs="Arial"/>
        </w:rPr>
        <w:sectPr w:rsidR="003A5253" w:rsidRPr="00A77873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9123A1" w:rsidRPr="00DB174A" w14:paraId="186973EC" w14:textId="77777777" w:rsidTr="00B263F2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6B28D467" w14:textId="77777777" w:rsidR="009123A1" w:rsidRPr="00DB174A" w:rsidRDefault="009123A1" w:rsidP="0017035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9123A1" w:rsidRPr="00DB174A" w14:paraId="05338626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2090EBFE" w14:textId="77777777" w:rsidR="009123A1" w:rsidRPr="00DB174A" w:rsidRDefault="009123A1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72BA3F25" w14:textId="77777777" w:rsidR="009123A1" w:rsidRPr="00DB174A" w:rsidRDefault="009123A1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shd w:val="clear" w:color="auto" w:fill="E6E6E6"/>
          </w:tcPr>
          <w:p w14:paraId="6E156068" w14:textId="77777777" w:rsidR="009123A1" w:rsidRPr="00DB174A" w:rsidRDefault="009123A1" w:rsidP="00170357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45205A43" w14:textId="77777777" w:rsidR="009123A1" w:rsidRPr="00DB174A" w:rsidRDefault="009123A1" w:rsidP="001703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28/02</w:t>
            </w:r>
            <w:r w:rsidRPr="00DB174A">
              <w:rPr>
                <w:rFonts w:ascii="Arial" w:hAnsi="Arial" w:cs="Arial"/>
              </w:rPr>
              <w:t>/20</w:t>
            </w:r>
            <w:r>
              <w:rPr>
                <w:rFonts w:ascii="Arial" w:hAnsi="Arial" w:cs="Arial"/>
              </w:rPr>
              <w:t>15</w:t>
            </w:r>
          </w:p>
        </w:tc>
      </w:tr>
      <w:tr w:rsidR="009123A1" w:rsidRPr="00DB174A" w14:paraId="6BA20F1B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24AE100F" w14:textId="77777777" w:rsidR="009123A1" w:rsidRPr="00DB174A" w:rsidRDefault="009123A1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44AAE864" w14:textId="77777777" w:rsidR="009123A1" w:rsidRPr="00DB174A" w:rsidRDefault="009123A1" w:rsidP="00170357">
            <w:pPr>
              <w:jc w:val="both"/>
              <w:outlineLvl w:val="0"/>
              <w:rPr>
                <w:rFonts w:ascii="Arial" w:hAnsi="Arial" w:cs="Arial"/>
              </w:rPr>
            </w:pPr>
            <w:bookmarkStart w:id="7" w:name="_Toc366499903"/>
            <w:bookmarkStart w:id="8" w:name="_Toc38548350"/>
            <w:r w:rsidRPr="00DB174A">
              <w:rPr>
                <w:rFonts w:ascii="Arial" w:hAnsi="Arial" w:cs="Arial"/>
              </w:rPr>
              <w:t>ANALITZADOR DE TERBOLESA</w:t>
            </w:r>
            <w:r>
              <w:rPr>
                <w:rFonts w:ascii="Arial" w:hAnsi="Arial" w:cs="Arial"/>
              </w:rPr>
              <w:t xml:space="preserve"> BAIXA</w:t>
            </w:r>
            <w:r w:rsidRPr="00DB174A">
              <w:rPr>
                <w:rFonts w:ascii="Arial" w:hAnsi="Arial" w:cs="Arial"/>
              </w:rPr>
              <w:t xml:space="preserve"> EN CONTINU</w:t>
            </w:r>
            <w:bookmarkEnd w:id="7"/>
            <w:bookmarkEnd w:id="8"/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9123A1" w:rsidRPr="00DB174A" w14:paraId="6272518E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432A634A" w14:textId="77777777" w:rsidR="009123A1" w:rsidRPr="00DB174A" w:rsidRDefault="009123A1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4C2FD7B0" w14:textId="77777777" w:rsidR="009123A1" w:rsidRPr="00DB174A" w:rsidRDefault="009123A1" w:rsidP="009123A1">
            <w:pPr>
              <w:jc w:val="both"/>
              <w:outlineLvl w:val="1"/>
              <w:rPr>
                <w:rFonts w:ascii="Arial" w:hAnsi="Arial" w:cs="Arial"/>
              </w:rPr>
            </w:pPr>
            <w:bookmarkStart w:id="9" w:name="_Toc366499904"/>
            <w:bookmarkStart w:id="10" w:name="_Toc38548351"/>
            <w:r w:rsidRPr="00DB174A">
              <w:rPr>
                <w:rFonts w:ascii="Arial" w:hAnsi="Arial" w:cs="Arial"/>
              </w:rPr>
              <w:t xml:space="preserve">HACH </w:t>
            </w:r>
            <w:bookmarkEnd w:id="9"/>
            <w:r>
              <w:rPr>
                <w:rFonts w:ascii="Arial" w:hAnsi="Arial" w:cs="Arial"/>
              </w:rPr>
              <w:t>LANGE</w:t>
            </w:r>
            <w:bookmarkEnd w:id="10"/>
          </w:p>
        </w:tc>
      </w:tr>
      <w:tr w:rsidR="009123A1" w:rsidRPr="00DB174A" w14:paraId="3AD7E2C5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56AF8D86" w14:textId="77777777" w:rsidR="009123A1" w:rsidRPr="00DB174A" w:rsidRDefault="009123A1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27D53ED3" w14:textId="77777777" w:rsidR="009123A1" w:rsidRPr="00DB174A" w:rsidRDefault="009123A1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de la terbolesa en aigües de pretractament i tractades</w:t>
            </w:r>
          </w:p>
        </w:tc>
      </w:tr>
    </w:tbl>
    <w:p w14:paraId="0723694D" w14:textId="77777777" w:rsidR="009123A1" w:rsidRPr="00A77873" w:rsidRDefault="009123A1" w:rsidP="009123A1">
      <w:pPr>
        <w:widowControl/>
        <w:spacing w:line="360" w:lineRule="auto"/>
        <w:jc w:val="both"/>
        <w:rPr>
          <w:rFonts w:ascii="Arial" w:hAnsi="Arial" w:cs="Arial"/>
        </w:rPr>
      </w:pPr>
    </w:p>
    <w:p w14:paraId="748B5841" w14:textId="77777777" w:rsidR="009123A1" w:rsidRPr="00B263F2" w:rsidRDefault="00CE3EFD" w:rsidP="00B263F2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3F92E9CA">
          <v:line id="_x0000_s2199" style="position:absolute;left:0;text-align:left;z-index:251672064;mso-position-horizontal:left" from="0,17pt" to="481.9pt,17pt"/>
        </w:pict>
      </w:r>
      <w:r w:rsidR="009123A1" w:rsidRPr="00B263F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27"/>
        <w:gridCol w:w="1820"/>
        <w:gridCol w:w="6092"/>
      </w:tblGrid>
      <w:tr w:rsidR="009123A1" w:rsidRPr="00DB174A" w14:paraId="4A142403" w14:textId="77777777" w:rsidTr="00B263F2">
        <w:trPr>
          <w:jc w:val="center"/>
        </w:trPr>
        <w:tc>
          <w:tcPr>
            <w:tcW w:w="3443" w:type="dxa"/>
            <w:gridSpan w:val="2"/>
          </w:tcPr>
          <w:p w14:paraId="20C5B90A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Detecció</w:t>
            </w:r>
          </w:p>
        </w:tc>
        <w:tc>
          <w:tcPr>
            <w:tcW w:w="5913" w:type="dxa"/>
          </w:tcPr>
          <w:p w14:paraId="5C587F2F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Dispersió de llum nefelomètrica a 90º</w:t>
            </w:r>
          </w:p>
        </w:tc>
      </w:tr>
      <w:tr w:rsidR="009123A1" w:rsidRPr="00DB174A" w14:paraId="4167AF36" w14:textId="77777777" w:rsidTr="00B263F2">
        <w:trPr>
          <w:jc w:val="center"/>
        </w:trPr>
        <w:tc>
          <w:tcPr>
            <w:tcW w:w="3443" w:type="dxa"/>
            <w:gridSpan w:val="2"/>
          </w:tcPr>
          <w:p w14:paraId="01B65D30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5913" w:type="dxa"/>
          </w:tcPr>
          <w:p w14:paraId="4C21A299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 xml:space="preserve">0- 100 NTU </w:t>
            </w:r>
          </w:p>
        </w:tc>
      </w:tr>
      <w:tr w:rsidR="009123A1" w:rsidRPr="00DB174A" w14:paraId="4C9E6474" w14:textId="77777777" w:rsidTr="00B263F2">
        <w:trPr>
          <w:jc w:val="center"/>
        </w:trPr>
        <w:tc>
          <w:tcPr>
            <w:tcW w:w="3443" w:type="dxa"/>
            <w:gridSpan w:val="2"/>
          </w:tcPr>
          <w:p w14:paraId="41B97D1D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Sensibilitat </w:t>
            </w:r>
          </w:p>
        </w:tc>
        <w:tc>
          <w:tcPr>
            <w:tcW w:w="5913" w:type="dxa"/>
          </w:tcPr>
          <w:p w14:paraId="04019ADB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 xml:space="preserve">0,001 NTU </w:t>
            </w:r>
          </w:p>
        </w:tc>
      </w:tr>
      <w:tr w:rsidR="009123A1" w:rsidRPr="00DB174A" w14:paraId="78C1E490" w14:textId="77777777" w:rsidTr="00B263F2">
        <w:trPr>
          <w:jc w:val="center"/>
        </w:trPr>
        <w:tc>
          <w:tcPr>
            <w:tcW w:w="3443" w:type="dxa"/>
            <w:gridSpan w:val="2"/>
          </w:tcPr>
          <w:p w14:paraId="73808603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Exactitud</w:t>
            </w:r>
          </w:p>
        </w:tc>
        <w:tc>
          <w:tcPr>
            <w:tcW w:w="5913" w:type="dxa"/>
          </w:tcPr>
          <w:p w14:paraId="24A2130F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sym w:font="Symbol" w:char="F0B1"/>
            </w:r>
            <w:r w:rsidRPr="00E612EE">
              <w:rPr>
                <w:rFonts w:ascii="Arial" w:hAnsi="Arial" w:cs="Arial"/>
              </w:rPr>
              <w:t xml:space="preserve"> 2% o </w:t>
            </w:r>
            <w:r w:rsidRPr="00E612EE">
              <w:rPr>
                <w:rFonts w:ascii="Arial" w:hAnsi="Arial" w:cs="Arial"/>
              </w:rPr>
              <w:sym w:font="Symbol" w:char="F0B1"/>
            </w:r>
            <w:r w:rsidRPr="00E612EE">
              <w:rPr>
                <w:rFonts w:ascii="Arial" w:hAnsi="Arial" w:cs="Arial"/>
              </w:rPr>
              <w:t xml:space="preserve"> 0,02 NTU de 0-40; </w:t>
            </w:r>
            <w:r w:rsidRPr="00E612EE">
              <w:rPr>
                <w:rFonts w:ascii="Arial" w:hAnsi="Arial" w:cs="Arial"/>
              </w:rPr>
              <w:sym w:font="Symbol" w:char="F0B1"/>
            </w:r>
            <w:r w:rsidRPr="00E612EE">
              <w:rPr>
                <w:rFonts w:ascii="Arial" w:hAnsi="Arial" w:cs="Arial"/>
              </w:rPr>
              <w:t xml:space="preserve"> 5% de 40-100 NTU;</w:t>
            </w:r>
          </w:p>
        </w:tc>
      </w:tr>
      <w:tr w:rsidR="009123A1" w:rsidRPr="00DB174A" w14:paraId="32E32206" w14:textId="77777777" w:rsidTr="00B263F2">
        <w:trPr>
          <w:jc w:val="center"/>
        </w:trPr>
        <w:tc>
          <w:tcPr>
            <w:tcW w:w="3443" w:type="dxa"/>
            <w:gridSpan w:val="2"/>
          </w:tcPr>
          <w:p w14:paraId="416A5868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Temps resposta</w:t>
            </w:r>
          </w:p>
        </w:tc>
        <w:tc>
          <w:tcPr>
            <w:tcW w:w="5913" w:type="dxa"/>
          </w:tcPr>
          <w:p w14:paraId="27CE5D6F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Programable de 6 segons fins 90  segons</w:t>
            </w:r>
          </w:p>
        </w:tc>
      </w:tr>
      <w:tr w:rsidR="009123A1" w:rsidRPr="00DB174A" w14:paraId="51757653" w14:textId="77777777" w:rsidTr="00B263F2">
        <w:trPr>
          <w:jc w:val="center"/>
        </w:trPr>
        <w:tc>
          <w:tcPr>
            <w:tcW w:w="3443" w:type="dxa"/>
            <w:gridSpan w:val="2"/>
          </w:tcPr>
          <w:p w14:paraId="4E9D0A95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Encapsulat</w:t>
            </w:r>
            <w:r w:rsidRPr="00DB174A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5913" w:type="dxa"/>
          </w:tcPr>
          <w:p w14:paraId="79ABDE20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IEC529 I.P.66</w:t>
            </w:r>
          </w:p>
        </w:tc>
      </w:tr>
      <w:tr w:rsidR="009123A1" w:rsidRPr="00DB174A" w14:paraId="244B4ACD" w14:textId="77777777" w:rsidTr="00B263F2">
        <w:trPr>
          <w:jc w:val="center"/>
        </w:trPr>
        <w:tc>
          <w:tcPr>
            <w:tcW w:w="3443" w:type="dxa"/>
            <w:gridSpan w:val="2"/>
          </w:tcPr>
          <w:p w14:paraId="22491C01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Calibratge</w:t>
            </w:r>
          </w:p>
        </w:tc>
        <w:tc>
          <w:tcPr>
            <w:tcW w:w="5913" w:type="dxa"/>
          </w:tcPr>
          <w:p w14:paraId="69C421A3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Patrons de formacina 20 NTU</w:t>
            </w:r>
          </w:p>
        </w:tc>
      </w:tr>
      <w:tr w:rsidR="009123A1" w:rsidRPr="00DB174A" w14:paraId="412EB233" w14:textId="77777777" w:rsidTr="00B263F2">
        <w:trPr>
          <w:jc w:val="center"/>
        </w:trPr>
        <w:tc>
          <w:tcPr>
            <w:tcW w:w="3443" w:type="dxa"/>
            <w:gridSpan w:val="2"/>
          </w:tcPr>
          <w:p w14:paraId="7781531E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Connexió mostra i materials</w:t>
            </w:r>
          </w:p>
        </w:tc>
        <w:tc>
          <w:tcPr>
            <w:tcW w:w="5913" w:type="dxa"/>
          </w:tcPr>
          <w:p w14:paraId="375E8C07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 xml:space="preserve">Alimentació ¼” NPT; Descàrrega ¼” NPT </w:t>
            </w:r>
          </w:p>
        </w:tc>
      </w:tr>
      <w:tr w:rsidR="009123A1" w:rsidRPr="00DB174A" w14:paraId="3D40B701" w14:textId="77777777" w:rsidTr="00B263F2">
        <w:trPr>
          <w:jc w:val="center"/>
        </w:trPr>
        <w:tc>
          <w:tcPr>
            <w:tcW w:w="3443" w:type="dxa"/>
            <w:gridSpan w:val="2"/>
          </w:tcPr>
          <w:p w14:paraId="37771735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Unitat electrònica</w:t>
            </w:r>
          </w:p>
          <w:p w14:paraId="6EC22D6F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(Transmissor)</w:t>
            </w:r>
          </w:p>
        </w:tc>
        <w:tc>
          <w:tcPr>
            <w:tcW w:w="5913" w:type="dxa"/>
          </w:tcPr>
          <w:p w14:paraId="2A55EBB8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Controlador de 2 canals per sensors de tecnologia digital. Electrònica amb protecció NEMA 4X IP 66</w:t>
            </w:r>
          </w:p>
        </w:tc>
      </w:tr>
      <w:tr w:rsidR="009123A1" w:rsidRPr="00DB174A" w14:paraId="2E887622" w14:textId="77777777" w:rsidTr="00B263F2">
        <w:trPr>
          <w:jc w:val="center"/>
        </w:trPr>
        <w:tc>
          <w:tcPr>
            <w:tcW w:w="3443" w:type="dxa"/>
            <w:gridSpan w:val="2"/>
          </w:tcPr>
          <w:p w14:paraId="76B96DF0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</w:t>
            </w:r>
            <w:r>
              <w:rPr>
                <w:rFonts w:ascii="Arial" w:hAnsi="Arial" w:cs="Arial"/>
                <w:b/>
                <w:bCs/>
              </w:rPr>
              <w:t xml:space="preserve"> i consum</w:t>
            </w:r>
          </w:p>
        </w:tc>
        <w:tc>
          <w:tcPr>
            <w:tcW w:w="5913" w:type="dxa"/>
          </w:tcPr>
          <w:p w14:paraId="42BB8274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95 a 240 Vac;  50/60 Hz; 25 W</w:t>
            </w:r>
          </w:p>
        </w:tc>
      </w:tr>
      <w:tr w:rsidR="009123A1" w:rsidRPr="00DB174A" w14:paraId="637D41E8" w14:textId="77777777" w:rsidTr="00B263F2">
        <w:trPr>
          <w:jc w:val="center"/>
        </w:trPr>
        <w:tc>
          <w:tcPr>
            <w:tcW w:w="3443" w:type="dxa"/>
            <w:gridSpan w:val="2"/>
          </w:tcPr>
          <w:p w14:paraId="4428AF99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5913" w:type="dxa"/>
          </w:tcPr>
          <w:p w14:paraId="67E551BA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 xml:space="preserve">Matriu LCD, retroil·luminat </w:t>
            </w:r>
          </w:p>
        </w:tc>
      </w:tr>
      <w:tr w:rsidR="009123A1" w:rsidRPr="00DB174A" w14:paraId="5C92FE11" w14:textId="77777777" w:rsidTr="00B263F2">
        <w:trPr>
          <w:jc w:val="center"/>
        </w:trPr>
        <w:tc>
          <w:tcPr>
            <w:tcW w:w="3443" w:type="dxa"/>
            <w:gridSpan w:val="2"/>
          </w:tcPr>
          <w:p w14:paraId="57564C5A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5913" w:type="dxa"/>
          </w:tcPr>
          <w:p w14:paraId="24BC0831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 xml:space="preserve">0/4 - 20 mA, </w:t>
            </w:r>
          </w:p>
        </w:tc>
      </w:tr>
      <w:tr w:rsidR="009123A1" w:rsidRPr="00DB174A" w14:paraId="258D9130" w14:textId="77777777" w:rsidTr="00B263F2">
        <w:trPr>
          <w:jc w:val="center"/>
        </w:trPr>
        <w:tc>
          <w:tcPr>
            <w:tcW w:w="3443" w:type="dxa"/>
            <w:gridSpan w:val="2"/>
          </w:tcPr>
          <w:p w14:paraId="0E29A9D8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Temperatura</w:t>
            </w:r>
            <w:r w:rsidRPr="00DB174A">
              <w:rPr>
                <w:rFonts w:ascii="Arial" w:hAnsi="Arial" w:cs="Arial"/>
                <w:b/>
                <w:bCs/>
              </w:rPr>
              <w:t xml:space="preserve"> operació </w:t>
            </w:r>
          </w:p>
        </w:tc>
        <w:tc>
          <w:tcPr>
            <w:tcW w:w="5913" w:type="dxa"/>
          </w:tcPr>
          <w:p w14:paraId="6F658ADF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0ºC a 5</w:t>
            </w:r>
            <w:r w:rsidRPr="00E612EE">
              <w:rPr>
                <w:rFonts w:ascii="Arial" w:hAnsi="Arial" w:cs="Arial"/>
              </w:rPr>
              <w:t>0ºC, max 50 ºC; i 5</w:t>
            </w:r>
            <w:r>
              <w:rPr>
                <w:rFonts w:ascii="Arial" w:hAnsi="Arial" w:cs="Arial"/>
              </w:rPr>
              <w:t>%</w:t>
            </w:r>
            <w:r w:rsidRPr="00E612EE">
              <w:rPr>
                <w:rFonts w:ascii="Arial" w:hAnsi="Arial" w:cs="Arial"/>
              </w:rPr>
              <w:t xml:space="preserve"> a 95% humitat relativa </w:t>
            </w:r>
          </w:p>
        </w:tc>
      </w:tr>
      <w:tr w:rsidR="009123A1" w:rsidRPr="00DB174A" w14:paraId="4F65906C" w14:textId="77777777" w:rsidTr="00B263F2">
        <w:trPr>
          <w:jc w:val="center"/>
        </w:trPr>
        <w:tc>
          <w:tcPr>
            <w:tcW w:w="3443" w:type="dxa"/>
            <w:gridSpan w:val="2"/>
          </w:tcPr>
          <w:p w14:paraId="4307A1CC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Cable </w:t>
            </w:r>
          </w:p>
        </w:tc>
        <w:tc>
          <w:tcPr>
            <w:tcW w:w="5913" w:type="dxa"/>
          </w:tcPr>
          <w:p w14:paraId="16D6F444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 xml:space="preserve">Mínim de </w:t>
            </w:r>
            <w:smartTag w:uri="urn:schemas-microsoft-com:office:smarttags" w:element="metricconverter">
              <w:smartTagPr>
                <w:attr w:name="ProductID" w:val="2 metres"/>
              </w:smartTagPr>
              <w:r w:rsidRPr="00E612EE">
                <w:rPr>
                  <w:rFonts w:ascii="Arial" w:hAnsi="Arial" w:cs="Arial"/>
                </w:rPr>
                <w:t>2 metres</w:t>
              </w:r>
            </w:smartTag>
          </w:p>
        </w:tc>
      </w:tr>
      <w:tr w:rsidR="009123A1" w:rsidRPr="00DB174A" w14:paraId="06414ACF" w14:textId="77777777" w:rsidTr="00B263F2">
        <w:trPr>
          <w:jc w:val="center"/>
        </w:trPr>
        <w:tc>
          <w:tcPr>
            <w:tcW w:w="3443" w:type="dxa"/>
            <w:gridSpan w:val="2"/>
          </w:tcPr>
          <w:p w14:paraId="06625029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5913" w:type="dxa"/>
          </w:tcPr>
          <w:p w14:paraId="04A9EEF8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250 - 750 mL/m</w:t>
            </w:r>
          </w:p>
        </w:tc>
      </w:tr>
      <w:tr w:rsidR="009123A1" w:rsidRPr="00DB174A" w14:paraId="363345BB" w14:textId="77777777" w:rsidTr="00B263F2">
        <w:trPr>
          <w:jc w:val="center"/>
        </w:trPr>
        <w:tc>
          <w:tcPr>
            <w:tcW w:w="3443" w:type="dxa"/>
            <w:gridSpan w:val="2"/>
          </w:tcPr>
          <w:p w14:paraId="11DF88D8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5913" w:type="dxa"/>
          </w:tcPr>
          <w:p w14:paraId="47918F4D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Màxim 1 bar</w:t>
            </w:r>
          </w:p>
        </w:tc>
      </w:tr>
      <w:tr w:rsidR="009123A1" w:rsidRPr="00DB174A" w14:paraId="57E91BD9" w14:textId="77777777" w:rsidTr="00B263F2">
        <w:trPr>
          <w:trHeight w:val="632"/>
          <w:jc w:val="center"/>
        </w:trPr>
        <w:tc>
          <w:tcPr>
            <w:tcW w:w="3443" w:type="dxa"/>
            <w:gridSpan w:val="2"/>
          </w:tcPr>
          <w:p w14:paraId="6806D8B8" w14:textId="77777777" w:rsidR="009123A1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mínimes instal·lació</w:t>
            </w:r>
          </w:p>
          <w:p w14:paraId="69B4F71D" w14:textId="77777777" w:rsidR="009123A1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5E78FF6E" w14:textId="77777777" w:rsidR="009123A1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Mètodes de calibratge</w:t>
            </w:r>
          </w:p>
          <w:p w14:paraId="62EC0E61" w14:textId="77777777" w:rsidR="009123A1" w:rsidRPr="00DB174A" w:rsidRDefault="009123A1" w:rsidP="00170357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13" w:type="dxa"/>
          </w:tcPr>
          <w:p w14:paraId="14F07CE7" w14:textId="77777777" w:rsidR="009123A1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12EE">
              <w:rPr>
                <w:rFonts w:ascii="Arial" w:hAnsi="Arial" w:cs="Arial"/>
              </w:rPr>
              <w:t>Network 244X226, cos 254x305x406; F.A. 228X228X177 mm</w:t>
            </w:r>
          </w:p>
          <w:p w14:paraId="68F45F57" w14:textId="77777777" w:rsidR="009123A1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1FA7A01" w14:textId="77777777" w:rsidR="009123A1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Formazina preparada per usuari</w:t>
            </w:r>
          </w:p>
          <w:p w14:paraId="01273356" w14:textId="77777777" w:rsidR="009123A1" w:rsidRPr="00E612EE" w:rsidRDefault="009123A1" w:rsidP="00170357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123A1" w:rsidRPr="00DB174A" w14:paraId="32858C8C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E27BF" w14:textId="77777777" w:rsidR="009123A1" w:rsidRPr="00DB174A" w:rsidRDefault="009123A1" w:rsidP="00170357">
            <w:pPr>
              <w:keepNext/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79A7A1E6" w14:textId="77777777" w:rsidR="009123A1" w:rsidRPr="00DB174A" w:rsidRDefault="009123A1" w:rsidP="009123A1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Programable mitjançant teclat</w:t>
            </w:r>
          </w:p>
          <w:p w14:paraId="2EFAFAC1" w14:textId="77777777" w:rsidR="009123A1" w:rsidRPr="00DB174A" w:rsidRDefault="009123A1" w:rsidP="009123A1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Compensació bombolles d’aire per trampa integrada </w:t>
            </w:r>
          </w:p>
          <w:p w14:paraId="6D727DE0" w14:textId="77777777" w:rsidR="009123A1" w:rsidRPr="00DB174A" w:rsidRDefault="009123A1" w:rsidP="009123A1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 calibratge</w:t>
            </w:r>
            <w:r w:rsidRPr="00DB174A">
              <w:rPr>
                <w:rFonts w:ascii="Arial" w:hAnsi="Arial" w:cs="Arial"/>
              </w:rPr>
              <w:t xml:space="preserve">, autocomprovació i diagnòstic “in situ” </w:t>
            </w:r>
          </w:p>
          <w:p w14:paraId="5C53EA51" w14:textId="77777777" w:rsidR="009123A1" w:rsidRPr="00DB174A" w:rsidRDefault="009123A1" w:rsidP="009123A1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1A510DA7" w14:textId="77777777" w:rsidR="009123A1" w:rsidRPr="00DB174A" w:rsidRDefault="009123A1" w:rsidP="009123A1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castellà i per defecte en anglès</w:t>
            </w:r>
          </w:p>
        </w:tc>
      </w:tr>
      <w:tr w:rsidR="009123A1" w:rsidRPr="00DB174A" w14:paraId="2F777EDC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D9846" w14:textId="77777777" w:rsidR="009123A1" w:rsidRPr="00DB174A" w:rsidRDefault="009123A1" w:rsidP="00170357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9123A1" w:rsidRPr="00DB174A" w14:paraId="531CCB38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A9810" w14:textId="77777777" w:rsidR="009123A1" w:rsidRPr="00DB174A" w:rsidRDefault="009123A1" w:rsidP="00170357">
            <w:pPr>
              <w:keepNext/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lastRenderedPageBreak/>
              <w:t>ACCESSORIS</w:t>
            </w:r>
          </w:p>
          <w:p w14:paraId="46B864FF" w14:textId="77777777" w:rsidR="009123A1" w:rsidRPr="00DB174A" w:rsidRDefault="009123A1" w:rsidP="009123A1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  <w:bCs/>
              </w:rPr>
              <w:t>So</w:t>
            </w:r>
            <w:r>
              <w:rPr>
                <w:rFonts w:ascii="Arial" w:hAnsi="Arial" w:cs="Arial"/>
                <w:bCs/>
              </w:rPr>
              <w:t>lució Standard de Formacina 20</w:t>
            </w:r>
            <w:r w:rsidRPr="00DB174A">
              <w:rPr>
                <w:rFonts w:ascii="Arial" w:hAnsi="Arial" w:cs="Arial"/>
                <w:bCs/>
              </w:rPr>
              <w:t xml:space="preserve"> NTU</w:t>
            </w:r>
          </w:p>
          <w:p w14:paraId="2B07538B" w14:textId="77777777" w:rsidR="009123A1" w:rsidRPr="00DB174A" w:rsidRDefault="009123A1" w:rsidP="009123A1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  <w:bCs/>
              </w:rPr>
              <w:t>Filtre de 0,2 µm per control punt cero (sense tub)</w:t>
            </w:r>
          </w:p>
        </w:tc>
      </w:tr>
      <w:tr w:rsidR="009123A1" w:rsidRPr="00DB174A" w14:paraId="1300B429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D0760" w14:textId="77777777" w:rsidR="009123A1" w:rsidRPr="00DB174A" w:rsidRDefault="009123A1" w:rsidP="00170357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9123A1" w:rsidRPr="00DB174A" w14:paraId="4D730BC4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C4AE9" w14:textId="77777777" w:rsidR="009123A1" w:rsidRPr="00DB174A" w:rsidRDefault="009123A1" w:rsidP="00170357">
            <w:pPr>
              <w:keepNext/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DOCUMENTACIÓ</w:t>
            </w:r>
          </w:p>
          <w:p w14:paraId="7BA28117" w14:textId="77777777" w:rsidR="009123A1" w:rsidRPr="00DB174A" w:rsidRDefault="009123A1" w:rsidP="0017035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243F5541" w14:textId="77777777" w:rsidR="009123A1" w:rsidRPr="00DB174A" w:rsidRDefault="009123A1" w:rsidP="0017035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2CB668DE" w14:textId="77777777" w:rsidR="009123A1" w:rsidRPr="00DB174A" w:rsidRDefault="009123A1" w:rsidP="009123A1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6CE1E6B6" w14:textId="77777777" w:rsidR="009123A1" w:rsidRPr="00DB174A" w:rsidRDefault="009123A1" w:rsidP="009123A1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verificació del fabricant i/o organisme competent</w:t>
            </w:r>
          </w:p>
          <w:p w14:paraId="315CBAB2" w14:textId="77777777" w:rsidR="009123A1" w:rsidRPr="00DB174A" w:rsidRDefault="009123A1" w:rsidP="009123A1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Documentació preferentment en castellà i per defecte en anglès.</w:t>
            </w:r>
          </w:p>
        </w:tc>
      </w:tr>
      <w:tr w:rsidR="009123A1" w:rsidRPr="00DB174A" w14:paraId="52373BA6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  <w:jc w:val="center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51973485" w14:textId="77777777" w:rsidR="009123A1" w:rsidRPr="00DB174A" w:rsidRDefault="009123A1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6B5BF" w14:textId="77777777" w:rsidR="009123A1" w:rsidRPr="00DB174A" w:rsidRDefault="009123A1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9123A1" w:rsidRPr="00DB174A" w14:paraId="6BADF255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F83249" w14:textId="77777777" w:rsidR="009123A1" w:rsidRPr="00DB174A" w:rsidRDefault="009123A1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PROTOTIP DE REFERÈNCIA</w:t>
            </w:r>
          </w:p>
        </w:tc>
      </w:tr>
      <w:tr w:rsidR="009123A1" w:rsidRPr="00DB174A" w14:paraId="36454BCB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B36A297" w14:textId="77777777" w:rsidR="009123A1" w:rsidRPr="00DB174A" w:rsidRDefault="009123A1" w:rsidP="00170357">
            <w:pPr>
              <w:keepNext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Subministrat:</w:t>
            </w:r>
          </w:p>
        </w:tc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82A23" w14:textId="77777777" w:rsidR="009123A1" w:rsidRPr="00DB174A" w:rsidRDefault="009123A1" w:rsidP="00B936A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HACH </w:t>
            </w:r>
          </w:p>
        </w:tc>
      </w:tr>
      <w:tr w:rsidR="009123A1" w:rsidRPr="00DB174A" w14:paraId="5597386D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1B7984BD" w14:textId="77777777" w:rsidR="009123A1" w:rsidRPr="00DB174A" w:rsidRDefault="00B936AA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Fabricant: </w:t>
            </w:r>
          </w:p>
        </w:tc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5FFE8" w14:textId="77777777" w:rsidR="009123A1" w:rsidRPr="00DB174A" w:rsidRDefault="009123A1" w:rsidP="00B936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HACH LANGE </w:t>
            </w:r>
            <w:r w:rsidR="00C92107">
              <w:rPr>
                <w:rFonts w:ascii="Arial" w:hAnsi="Arial" w:cs="Arial"/>
              </w:rPr>
              <w:t>o similar</w:t>
            </w:r>
          </w:p>
        </w:tc>
      </w:tr>
      <w:tr w:rsidR="00B936AA" w:rsidRPr="00DB174A" w14:paraId="76825B33" w14:textId="77777777" w:rsidTr="00B26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255CA2F0" w14:textId="77777777" w:rsidR="00B936AA" w:rsidRPr="00DB174A" w:rsidRDefault="00B936AA" w:rsidP="007128B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395E5" w14:textId="77777777" w:rsidR="00B936AA" w:rsidRPr="00DB174A" w:rsidRDefault="00B936AA" w:rsidP="00B936AA">
            <w:pPr>
              <w:tabs>
                <w:tab w:val="center" w:pos="378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HACH LANGE 1720E sc100 </w:t>
            </w:r>
          </w:p>
          <w:p w14:paraId="4EFA61AF" w14:textId="77777777" w:rsidR="00B936AA" w:rsidRPr="00DB174A" w:rsidRDefault="00B936AA" w:rsidP="00B936A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F.A. PS 1201   Turbidímetre sèrie 1720 </w:t>
            </w:r>
          </w:p>
        </w:tc>
      </w:tr>
    </w:tbl>
    <w:p w14:paraId="01F1B190" w14:textId="77777777" w:rsidR="009123A1" w:rsidRDefault="009123A1" w:rsidP="009123A1"/>
    <w:p w14:paraId="30358282" w14:textId="77777777" w:rsidR="003A5253" w:rsidRPr="00A77873" w:rsidRDefault="003A5253" w:rsidP="003A5253">
      <w:pPr>
        <w:jc w:val="both"/>
        <w:rPr>
          <w:rFonts w:ascii="Arial" w:hAnsi="Arial" w:cs="Arial"/>
        </w:rPr>
      </w:pPr>
    </w:p>
    <w:p w14:paraId="0FDC7A9E" w14:textId="77777777" w:rsidR="00ED2ACD" w:rsidRPr="00A77873" w:rsidRDefault="00ED2ACD" w:rsidP="003A5253">
      <w:pPr>
        <w:jc w:val="both"/>
        <w:rPr>
          <w:rFonts w:ascii="Arial" w:hAnsi="Arial" w:cs="Arial"/>
        </w:rPr>
        <w:sectPr w:rsidR="00ED2ACD" w:rsidRPr="00A77873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ED2ACD" w:rsidRPr="00DB174A" w14:paraId="1CAAFA5F" w14:textId="77777777" w:rsidTr="00B263F2">
        <w:trPr>
          <w:trHeight w:val="284"/>
          <w:jc w:val="center"/>
        </w:trPr>
        <w:tc>
          <w:tcPr>
            <w:tcW w:w="9234" w:type="dxa"/>
            <w:gridSpan w:val="4"/>
            <w:tcBorders>
              <w:left w:val="nil"/>
              <w:right w:val="nil"/>
            </w:tcBorders>
            <w:shd w:val="clear" w:color="auto" w:fill="C6D9F1" w:themeFill="text2" w:themeFillTint="33"/>
            <w:vAlign w:val="center"/>
          </w:tcPr>
          <w:p w14:paraId="1858AB29" w14:textId="77777777" w:rsidR="00ED2ACD" w:rsidRPr="00DB174A" w:rsidRDefault="00ED2ACD" w:rsidP="00DB174A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ED2ACD" w:rsidRPr="00DB174A" w14:paraId="06D93037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6653C402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36937517" w14:textId="77777777" w:rsidR="00ED2ACD" w:rsidRPr="00DB174A" w:rsidRDefault="00ED2ACD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shd w:val="clear" w:color="auto" w:fill="E6E6E6"/>
          </w:tcPr>
          <w:p w14:paraId="51FFD091" w14:textId="77777777" w:rsidR="00ED2ACD" w:rsidRPr="00DB174A" w:rsidRDefault="00ED2ACD" w:rsidP="00DB174A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right w:val="nil"/>
            </w:tcBorders>
          </w:tcPr>
          <w:p w14:paraId="5DF12304" w14:textId="77777777" w:rsidR="00ED2ACD" w:rsidRPr="00DB174A" w:rsidRDefault="00ED2ACD" w:rsidP="00DB174A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ED2ACD" w:rsidRPr="00DB174A" w14:paraId="05D36716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551B66B3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173FCE20" w14:textId="77777777" w:rsidR="00ED2ACD" w:rsidRPr="00DB174A" w:rsidRDefault="00ED2ACD" w:rsidP="00DB174A">
            <w:pPr>
              <w:jc w:val="both"/>
              <w:outlineLvl w:val="0"/>
              <w:rPr>
                <w:rFonts w:ascii="Arial" w:hAnsi="Arial" w:cs="Arial"/>
              </w:rPr>
            </w:pPr>
            <w:bookmarkStart w:id="11" w:name="_Toc38548352"/>
            <w:r w:rsidRPr="00DB174A">
              <w:rPr>
                <w:rFonts w:ascii="Arial" w:hAnsi="Arial" w:cs="Arial"/>
              </w:rPr>
              <w:t>A</w:t>
            </w:r>
            <w:r w:rsidR="00950D84" w:rsidRPr="00DB174A">
              <w:rPr>
                <w:rFonts w:ascii="Arial" w:hAnsi="Arial" w:cs="Arial"/>
              </w:rPr>
              <w:t>NALITZADOR DE TERBOLESES ALTES EN CONTINU</w:t>
            </w:r>
            <w:bookmarkEnd w:id="11"/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9218FE" w:rsidRPr="00DB174A" w14:paraId="01C365C7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1A267915" w14:textId="77777777" w:rsidR="009218FE" w:rsidRPr="00DB174A" w:rsidRDefault="009218FE" w:rsidP="00855AE1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50FFD60C" w14:textId="77777777" w:rsidR="009218FE" w:rsidRPr="00DB174A" w:rsidRDefault="009218FE" w:rsidP="00DB174A">
            <w:pPr>
              <w:jc w:val="both"/>
              <w:outlineLvl w:val="1"/>
              <w:rPr>
                <w:rFonts w:ascii="Arial" w:hAnsi="Arial" w:cs="Arial"/>
              </w:rPr>
            </w:pPr>
            <w:bookmarkStart w:id="12" w:name="_Toc38548353"/>
            <w:r w:rsidRPr="00DB174A">
              <w:rPr>
                <w:rFonts w:ascii="Arial" w:hAnsi="Arial" w:cs="Arial"/>
              </w:rPr>
              <w:t>HACH LANGE</w:t>
            </w:r>
            <w:bookmarkEnd w:id="12"/>
          </w:p>
        </w:tc>
      </w:tr>
      <w:tr w:rsidR="00ED2ACD" w:rsidRPr="00DB174A" w14:paraId="4491B3DB" w14:textId="77777777" w:rsidTr="00B263F2">
        <w:trPr>
          <w:trHeight w:val="227"/>
          <w:jc w:val="center"/>
        </w:trPr>
        <w:tc>
          <w:tcPr>
            <w:tcW w:w="1740" w:type="dxa"/>
            <w:tcBorders>
              <w:left w:val="nil"/>
            </w:tcBorders>
            <w:shd w:val="clear" w:color="auto" w:fill="E6E6E6"/>
          </w:tcPr>
          <w:p w14:paraId="4024277C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right w:val="nil"/>
            </w:tcBorders>
          </w:tcPr>
          <w:p w14:paraId="460B8F9F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de la terbolesa altes en aigües de pretractament</w:t>
            </w:r>
          </w:p>
        </w:tc>
      </w:tr>
    </w:tbl>
    <w:p w14:paraId="24ADC462" w14:textId="77777777" w:rsidR="00ED2ACD" w:rsidRPr="00A77873" w:rsidRDefault="00ED2ACD" w:rsidP="00B226A9">
      <w:pPr>
        <w:widowControl/>
        <w:spacing w:line="360" w:lineRule="auto"/>
        <w:jc w:val="both"/>
        <w:rPr>
          <w:rFonts w:ascii="Arial" w:hAnsi="Arial" w:cs="Arial"/>
        </w:rPr>
      </w:pPr>
    </w:p>
    <w:p w14:paraId="3953A5B0" w14:textId="77777777" w:rsidR="00ED2ACD" w:rsidRPr="00B263F2" w:rsidRDefault="00CE3EFD" w:rsidP="00B263F2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021FD3A9">
          <v:line id="_x0000_s2189" style="position:absolute;left:0;text-align:left;z-index:251659776;mso-position-horizontal:left" from="0,17pt" to="481.9pt,17pt"/>
        </w:pict>
      </w:r>
      <w:r w:rsidR="00ED2ACD" w:rsidRPr="00B263F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954"/>
        <w:gridCol w:w="1450"/>
        <w:gridCol w:w="6235"/>
      </w:tblGrid>
      <w:tr w:rsidR="00ED2ACD" w:rsidRPr="00DB174A" w14:paraId="3B73E688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832B8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Mesura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A8E9842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Procediment per llum dispersa infraroja de 90ºC (DIN EN 27027)</w:t>
            </w:r>
          </w:p>
        </w:tc>
      </w:tr>
      <w:tr w:rsidR="00ED2ACD" w:rsidRPr="00DB174A" w14:paraId="5DEF6751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FBEFA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3C2E7947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0,001 - 1000 NTU </w:t>
            </w:r>
          </w:p>
        </w:tc>
      </w:tr>
      <w:tr w:rsidR="00ED2ACD" w:rsidRPr="00DB174A" w14:paraId="5EEBBA25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B760D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Coeficient de variació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3CCB295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1 % d’acord amb DIN 38402</w:t>
            </w:r>
          </w:p>
        </w:tc>
      </w:tr>
      <w:tr w:rsidR="00ED2ACD" w:rsidRPr="00DB174A" w14:paraId="724582BD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10A3E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Sensibilitat 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402961D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0,001 NTU </w:t>
            </w:r>
          </w:p>
        </w:tc>
      </w:tr>
      <w:tr w:rsidR="00ED2ACD" w:rsidRPr="00DB174A" w14:paraId="09ECC1F1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5934E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Resolució 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3E100E9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0,002 NTU</w:t>
            </w:r>
          </w:p>
        </w:tc>
      </w:tr>
      <w:tr w:rsidR="00ED2ACD" w:rsidRPr="00DB174A" w14:paraId="535F4B21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8DF1D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Exactitud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CF44DF3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1% </w:t>
            </w:r>
          </w:p>
        </w:tc>
      </w:tr>
      <w:tr w:rsidR="00ED2ACD" w:rsidRPr="00DB174A" w14:paraId="0F41731B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20164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Temps resposta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588C08FB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Programable de 1 segons fins 60  segons</w:t>
            </w:r>
          </w:p>
        </w:tc>
      </w:tr>
      <w:tr w:rsidR="00ED2ACD" w:rsidRPr="00DB174A" w14:paraId="4286BD0F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99831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Temperatura mostra 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8807149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Màxim </w:t>
            </w:r>
            <w:smartTag w:uri="urn:schemas-microsoft-com:office:smarttags" w:element="metricconverter">
              <w:smartTagPr>
                <w:attr w:name="ProductID" w:val="50ﾰC"/>
              </w:smartTagPr>
              <w:r w:rsidRPr="00DB174A">
                <w:rPr>
                  <w:rFonts w:ascii="Arial" w:hAnsi="Arial" w:cs="Arial"/>
                </w:rPr>
                <w:t>50°C</w:t>
              </w:r>
            </w:smartTag>
          </w:p>
        </w:tc>
      </w:tr>
      <w:tr w:rsidR="00ED2ACD" w:rsidRPr="00DB174A" w14:paraId="4641593A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FC37D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Calibració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5CB607C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Patrons de formacina</w:t>
            </w:r>
          </w:p>
        </w:tc>
      </w:tr>
      <w:tr w:rsidR="00ED2ACD" w:rsidRPr="00DB174A" w14:paraId="2B515A04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8DA4A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Connexió mostra i materials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2AB2903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Alimentació ¼” NPT; Descàrrega ½” NPT de materials poliestirè resistent a la corrosió</w:t>
            </w:r>
          </w:p>
        </w:tc>
      </w:tr>
      <w:tr w:rsidR="00ED2ACD" w:rsidRPr="00DB174A" w14:paraId="2DF795A9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72417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Unitat electrònica (Transmissor)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63081FD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Controlador de 2 canals per sensors de tecnologia digital. Electrònica amb protecció NEMA 4X IP 66</w:t>
            </w:r>
          </w:p>
        </w:tc>
      </w:tr>
      <w:tr w:rsidR="00ED2ACD" w:rsidRPr="00DB174A" w14:paraId="47BB0157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54A91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D7A4BCF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230 Vac;  50/60 Hz</w:t>
            </w:r>
          </w:p>
        </w:tc>
      </w:tr>
      <w:tr w:rsidR="00ED2ACD" w:rsidRPr="00DB174A" w14:paraId="375EA449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F48D6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D0A1899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Matriu LCD, 128 x 64 p, retroil·luminat </w:t>
            </w:r>
          </w:p>
        </w:tc>
      </w:tr>
      <w:tr w:rsidR="00ED2ACD" w:rsidRPr="00DB174A" w14:paraId="1986A65D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1645A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3003B6C0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4 - 20 mA, mínim de 3 relés</w:t>
            </w:r>
          </w:p>
        </w:tc>
      </w:tr>
      <w:tr w:rsidR="00ED2ACD" w:rsidRPr="00DB174A" w14:paraId="72F8C8B0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9039E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Temperatura i humitat operació 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37FCA954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-20ºC a 60ºC i </w:t>
            </w:r>
            <w:smartTag w:uri="urn:schemas-microsoft-com:office:smarttags" w:element="metricconverter">
              <w:smartTagPr>
                <w:attr w:name="ProductID" w:val="0 a"/>
              </w:smartTagPr>
              <w:r w:rsidRPr="00DB174A">
                <w:rPr>
                  <w:rFonts w:ascii="Arial" w:hAnsi="Arial" w:cs="Arial"/>
                </w:rPr>
                <w:t>0 a</w:t>
              </w:r>
            </w:smartTag>
            <w:r w:rsidRPr="00DB174A">
              <w:rPr>
                <w:rFonts w:ascii="Arial" w:hAnsi="Arial" w:cs="Arial"/>
              </w:rPr>
              <w:t xml:space="preserve"> 95% humitat relativa </w:t>
            </w:r>
          </w:p>
        </w:tc>
      </w:tr>
      <w:tr w:rsidR="00ED2ACD" w:rsidRPr="00DB174A" w14:paraId="6C5B6BFA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80B96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Cable 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A2158DF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Mínim de </w:t>
            </w:r>
            <w:smartTag w:uri="urn:schemas-microsoft-com:office:smarttags" w:element="metricconverter">
              <w:smartTagPr>
                <w:attr w:name="ProductID" w:val="5 metres"/>
              </w:smartTagPr>
              <w:r w:rsidRPr="00DB174A">
                <w:rPr>
                  <w:rFonts w:ascii="Arial" w:hAnsi="Arial" w:cs="Arial"/>
                </w:rPr>
                <w:t>5 metres</w:t>
              </w:r>
            </w:smartTag>
          </w:p>
        </w:tc>
      </w:tr>
      <w:tr w:rsidR="00ED2ACD" w:rsidRPr="00DB174A" w14:paraId="35B1AB45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A5786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10C7357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Mínim 200  mL/m</w:t>
            </w:r>
          </w:p>
        </w:tc>
      </w:tr>
      <w:tr w:rsidR="00ED2ACD" w:rsidRPr="00DB174A" w14:paraId="280C120F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447A9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B3E172E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Màxim 6 bar</w:t>
            </w:r>
          </w:p>
        </w:tc>
      </w:tr>
      <w:tr w:rsidR="00ED2ACD" w:rsidRPr="00DB174A" w14:paraId="73C78F26" w14:textId="77777777" w:rsidTr="00625432">
        <w:trPr>
          <w:jc w:val="center"/>
        </w:trPr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D94D3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aprox. instal·lació</w:t>
            </w:r>
          </w:p>
        </w:tc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3E35883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Cel·la: 250x250</w:t>
            </w:r>
            <w:r w:rsidR="00035F01" w:rsidRPr="00DB174A">
              <w:rPr>
                <w:rFonts w:ascii="Arial" w:hAnsi="Arial" w:cs="Arial"/>
              </w:rPr>
              <w:t>x</w:t>
            </w:r>
            <w:r w:rsidRPr="00DB174A">
              <w:rPr>
                <w:rFonts w:ascii="Arial" w:hAnsi="Arial" w:cs="Arial"/>
              </w:rPr>
              <w:t>200 mm</w:t>
            </w:r>
            <w:r w:rsidR="00035F01" w:rsidRPr="00DB174A">
              <w:rPr>
                <w:rFonts w:ascii="Arial" w:hAnsi="Arial" w:cs="Arial"/>
              </w:rPr>
              <w:t xml:space="preserve">   C</w:t>
            </w:r>
            <w:r w:rsidRPr="00DB174A">
              <w:rPr>
                <w:rFonts w:ascii="Arial" w:hAnsi="Arial" w:cs="Arial"/>
              </w:rPr>
              <w:t>ontrolador: 150x150</w:t>
            </w:r>
            <w:r w:rsidR="00035F01" w:rsidRPr="00DB174A">
              <w:rPr>
                <w:rFonts w:ascii="Arial" w:hAnsi="Arial" w:cs="Arial"/>
              </w:rPr>
              <w:t>x</w:t>
            </w:r>
            <w:r w:rsidRPr="00DB174A">
              <w:rPr>
                <w:rFonts w:ascii="Arial" w:hAnsi="Arial" w:cs="Arial"/>
              </w:rPr>
              <w:t>150</w:t>
            </w:r>
            <w:r w:rsidR="00035F01" w:rsidRPr="00DB174A">
              <w:rPr>
                <w:rFonts w:ascii="Arial" w:hAnsi="Arial" w:cs="Arial"/>
              </w:rPr>
              <w:t xml:space="preserve"> mm</w:t>
            </w:r>
          </w:p>
        </w:tc>
      </w:tr>
      <w:tr w:rsidR="002F13BB" w:rsidRPr="00DB174A" w14:paraId="24804FBC" w14:textId="77777777" w:rsidTr="00625432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BA4DB" w14:textId="77777777" w:rsidR="002F13BB" w:rsidRPr="00DB174A" w:rsidRDefault="002F13BB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ED2ACD" w:rsidRPr="00DB174A" w14:paraId="19B942E2" w14:textId="77777777" w:rsidTr="00625432">
        <w:trPr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FA188" w14:textId="77777777" w:rsidR="00ED2ACD" w:rsidRPr="00DB174A" w:rsidRDefault="00ED2ACD" w:rsidP="003666CB">
            <w:pPr>
              <w:spacing w:line="48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6064CE1F" w14:textId="77777777" w:rsidR="00ED2ACD" w:rsidRPr="00DB174A" w:rsidRDefault="00ED2ACD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Programable mitjançant teclat</w:t>
            </w:r>
          </w:p>
          <w:p w14:paraId="164474CC" w14:textId="77777777" w:rsidR="00ED2ACD" w:rsidRPr="00DB174A" w:rsidRDefault="00ED2ACD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Eliminació bombolles per medis físics i matemàtics</w:t>
            </w:r>
          </w:p>
          <w:p w14:paraId="5B418169" w14:textId="77777777" w:rsidR="00ED2ACD" w:rsidRPr="00DB174A" w:rsidRDefault="00ED2ACD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Autoneteja mecànica amb acoblament magnètic </w:t>
            </w:r>
          </w:p>
          <w:p w14:paraId="7B0E8809" w14:textId="77777777" w:rsidR="00ED2ACD" w:rsidRPr="00DB174A" w:rsidRDefault="00ED2ACD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Amb calibració, autocomprovació i diagnòstic “in situ” </w:t>
            </w:r>
          </w:p>
          <w:p w14:paraId="7785BAE0" w14:textId="77777777" w:rsidR="00ED2ACD" w:rsidRPr="00DB174A" w:rsidRDefault="00ED2ACD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605F1C15" w14:textId="77777777" w:rsidR="00ED2ACD" w:rsidRDefault="00ED2ACD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català o castellà i per defecte en anglès</w:t>
            </w:r>
          </w:p>
          <w:p w14:paraId="3BC54372" w14:textId="77777777" w:rsidR="003666CB" w:rsidRPr="00DB174A" w:rsidRDefault="003666CB" w:rsidP="003666CB">
            <w:pPr>
              <w:jc w:val="both"/>
              <w:rPr>
                <w:rFonts w:ascii="Arial" w:hAnsi="Arial" w:cs="Arial"/>
              </w:rPr>
            </w:pPr>
          </w:p>
        </w:tc>
      </w:tr>
      <w:tr w:rsidR="002F13BB" w:rsidRPr="00DB174A" w14:paraId="6124AD62" w14:textId="77777777" w:rsidTr="00625432">
        <w:trPr>
          <w:trHeight w:val="178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7A31A" w14:textId="77777777" w:rsidR="002F13BB" w:rsidRPr="00DB174A" w:rsidRDefault="002F13BB" w:rsidP="003666CB">
            <w:pPr>
              <w:keepNext/>
              <w:spacing w:line="48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lastRenderedPageBreak/>
              <w:t>ACCESSORIS</w:t>
            </w:r>
          </w:p>
          <w:p w14:paraId="1E4915D5" w14:textId="77777777" w:rsidR="002F13BB" w:rsidRPr="00DB174A" w:rsidRDefault="002F13BB" w:rsidP="00DB174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  <w:bCs/>
              </w:rPr>
              <w:t>Solució Standard de Formacina 4000 NTU</w:t>
            </w:r>
          </w:p>
          <w:p w14:paraId="74D749BE" w14:textId="77777777" w:rsidR="002F13BB" w:rsidRPr="00DB174A" w:rsidRDefault="002F13BB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  <w:bCs/>
              </w:rPr>
              <w:t>Filtre de 0,2 µm per control punt cero (sense tub)</w:t>
            </w:r>
          </w:p>
          <w:p w14:paraId="0234F52A" w14:textId="77777777" w:rsidR="002F13BB" w:rsidRDefault="002F13BB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  <w:bCs/>
              </w:rPr>
              <w:t>Rasquetes de neteja</w:t>
            </w:r>
          </w:p>
          <w:p w14:paraId="44ADF88A" w14:textId="77777777" w:rsidR="003666CB" w:rsidRPr="00DB174A" w:rsidRDefault="003666CB" w:rsidP="003666CB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ED2ACD" w:rsidRPr="00DB174A" w14:paraId="4EED842B" w14:textId="77777777" w:rsidTr="00625432">
        <w:trPr>
          <w:trHeight w:val="178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C84FB" w14:textId="77777777" w:rsidR="002F13BB" w:rsidRPr="00DB174A" w:rsidRDefault="002F13BB" w:rsidP="003666CB">
            <w:pPr>
              <w:keepNext/>
              <w:spacing w:line="48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DOCUMENTACIÓ</w:t>
            </w:r>
          </w:p>
          <w:p w14:paraId="7C267F1A" w14:textId="77777777" w:rsidR="00ED2ACD" w:rsidRPr="00DB174A" w:rsidRDefault="00ED2ACD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6BE6F431" w14:textId="77777777" w:rsidR="00ED2ACD" w:rsidRPr="00DB174A" w:rsidRDefault="00ED2ACD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1632DD6F" w14:textId="77777777" w:rsidR="00ED2ACD" w:rsidRPr="00DB174A" w:rsidRDefault="00ED2ACD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3865B8E0" w14:textId="77777777" w:rsidR="00ED2ACD" w:rsidRPr="00DB174A" w:rsidRDefault="00ED2ACD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verificació del fabricant i/o organisme competent</w:t>
            </w:r>
          </w:p>
          <w:p w14:paraId="31724324" w14:textId="77777777" w:rsidR="003666CB" w:rsidRDefault="00ED2ACD" w:rsidP="003666CB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Documentació preferentment en català o castellà i per defecte en anglès.</w:t>
            </w:r>
          </w:p>
          <w:p w14:paraId="078686C9" w14:textId="77777777" w:rsidR="003666CB" w:rsidRPr="003666CB" w:rsidRDefault="003666CB" w:rsidP="003666CB">
            <w:pPr>
              <w:jc w:val="both"/>
              <w:rPr>
                <w:rFonts w:ascii="Arial" w:hAnsi="Arial" w:cs="Arial"/>
              </w:rPr>
            </w:pPr>
          </w:p>
        </w:tc>
      </w:tr>
      <w:tr w:rsidR="00ED2ACD" w:rsidRPr="00DB174A" w14:paraId="1B67783C" w14:textId="77777777" w:rsidTr="00625432">
        <w:trPr>
          <w:trHeight w:val="178"/>
          <w:jc w:val="center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4337A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PROTOTIP DE REFERÈNCIA</w:t>
            </w:r>
          </w:p>
        </w:tc>
      </w:tr>
      <w:tr w:rsidR="00ED2ACD" w:rsidRPr="00DB174A" w14:paraId="4A7DFCFE" w14:textId="77777777" w:rsidTr="00625432">
        <w:trPr>
          <w:jc w:val="center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B7C5004" w14:textId="77777777" w:rsidR="00ED2ACD" w:rsidRPr="00DB174A" w:rsidRDefault="00CF622C" w:rsidP="00DB174A">
            <w:pPr>
              <w:keepNext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Fabricant</w:t>
            </w:r>
            <w:r w:rsidR="00ED2ACD" w:rsidRPr="00DB174A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68877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HACH LANGE S.L.U.</w:t>
            </w:r>
            <w:r w:rsidR="00C92107">
              <w:rPr>
                <w:rFonts w:ascii="Arial" w:hAnsi="Arial" w:cs="Arial"/>
              </w:rPr>
              <w:t xml:space="preserve"> o similar</w:t>
            </w:r>
          </w:p>
        </w:tc>
      </w:tr>
      <w:tr w:rsidR="00ED2ACD" w:rsidRPr="00DB174A" w14:paraId="4241953A" w14:textId="77777777" w:rsidTr="00625432">
        <w:trPr>
          <w:jc w:val="center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5E5F8C37" w14:textId="77777777" w:rsidR="00ED2ACD" w:rsidRPr="00DB174A" w:rsidRDefault="00ED2ACD" w:rsidP="007C05BD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3020F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HACH Turbidímetre de Bypass ULTRATURB PLUS SC LPV415</w:t>
            </w:r>
            <w:r w:rsidR="00C92107">
              <w:rPr>
                <w:rFonts w:ascii="Arial" w:hAnsi="Arial" w:cs="Arial"/>
              </w:rPr>
              <w:t xml:space="preserve"> </w:t>
            </w:r>
          </w:p>
          <w:p w14:paraId="2CC2B864" w14:textId="77777777" w:rsidR="00ED2ACD" w:rsidRPr="00DB174A" w:rsidRDefault="00ED2ACD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LANGE Controlador Universal de 2 canals SC100 LXV401</w:t>
            </w:r>
            <w:r w:rsidR="00C92107">
              <w:rPr>
                <w:rFonts w:ascii="Arial" w:hAnsi="Arial" w:cs="Arial"/>
              </w:rPr>
              <w:t xml:space="preserve"> </w:t>
            </w:r>
          </w:p>
          <w:p w14:paraId="45289DFC" w14:textId="77777777" w:rsidR="00ED2ACD" w:rsidRPr="00DB174A" w:rsidRDefault="00ED2ACD" w:rsidP="00DB174A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6906B340" w14:textId="77777777" w:rsidR="00ED2ACD" w:rsidRPr="00A77873" w:rsidRDefault="00ED2ACD" w:rsidP="00ED2ACD">
      <w:pPr>
        <w:jc w:val="both"/>
        <w:rPr>
          <w:rFonts w:ascii="Arial" w:hAnsi="Arial" w:cs="Arial"/>
        </w:rPr>
      </w:pPr>
    </w:p>
    <w:p w14:paraId="41178EA5" w14:textId="77777777" w:rsidR="00ED2ACD" w:rsidRPr="00A77873" w:rsidRDefault="00ED2ACD" w:rsidP="00ED2ACD">
      <w:pPr>
        <w:jc w:val="both"/>
        <w:rPr>
          <w:rFonts w:ascii="Arial" w:hAnsi="Arial" w:cs="Arial"/>
        </w:rPr>
      </w:pPr>
    </w:p>
    <w:p w14:paraId="3FC8151A" w14:textId="77777777" w:rsidR="003A5253" w:rsidRPr="00A77873" w:rsidRDefault="003A5253" w:rsidP="003A5253">
      <w:pPr>
        <w:jc w:val="both"/>
        <w:rPr>
          <w:rFonts w:ascii="Arial" w:hAnsi="Arial" w:cs="Arial"/>
        </w:rPr>
      </w:pPr>
    </w:p>
    <w:p w14:paraId="79DE5305" w14:textId="77777777" w:rsidR="00A1790C" w:rsidRPr="00A77873" w:rsidRDefault="00A1790C" w:rsidP="00422C28">
      <w:pPr>
        <w:jc w:val="both"/>
        <w:rPr>
          <w:rFonts w:ascii="Arial" w:hAnsi="Arial" w:cs="Arial"/>
        </w:rPr>
        <w:sectPr w:rsidR="00A1790C" w:rsidRPr="00A77873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A1790C" w:rsidRPr="00DB174A" w14:paraId="374BD49E" w14:textId="77777777" w:rsidTr="00625432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6123D915" w14:textId="77777777" w:rsidR="00A1790C" w:rsidRPr="00DB174A" w:rsidRDefault="00A1790C" w:rsidP="00DB174A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A1790C" w:rsidRPr="00DB174A" w14:paraId="1F3D97C0" w14:textId="77777777" w:rsidTr="0062543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289101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ADF" w14:textId="77777777" w:rsidR="00A1790C" w:rsidRPr="00DB174A" w:rsidRDefault="00A1790C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26C26C" w14:textId="77777777" w:rsidR="00A1790C" w:rsidRPr="00DB174A" w:rsidRDefault="00A1790C" w:rsidP="00DB174A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FD9B59" w14:textId="77777777" w:rsidR="00A1790C" w:rsidRPr="00DB174A" w:rsidRDefault="00A1790C" w:rsidP="00DB174A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A1790C" w:rsidRPr="00DB174A" w14:paraId="18C5D9F8" w14:textId="77777777" w:rsidTr="0062543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F3623D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0C8E8F" w14:textId="77777777" w:rsidR="00A1790C" w:rsidRPr="00DB174A" w:rsidRDefault="00A1790C" w:rsidP="00DB174A">
            <w:pPr>
              <w:jc w:val="both"/>
              <w:outlineLvl w:val="0"/>
              <w:rPr>
                <w:rFonts w:ascii="Arial" w:hAnsi="Arial" w:cs="Arial"/>
              </w:rPr>
            </w:pPr>
            <w:bookmarkStart w:id="13" w:name="_Toc38548354"/>
            <w:r w:rsidRPr="00DB174A">
              <w:rPr>
                <w:rFonts w:ascii="Arial" w:hAnsi="Arial" w:cs="Arial"/>
              </w:rPr>
              <w:t>A</w:t>
            </w:r>
            <w:r w:rsidR="00545B09" w:rsidRPr="00DB174A">
              <w:rPr>
                <w:rFonts w:ascii="Arial" w:hAnsi="Arial" w:cs="Arial"/>
              </w:rPr>
              <w:t xml:space="preserve">NALITZADOR DE </w:t>
            </w:r>
            <w:r w:rsidRPr="00DB174A">
              <w:rPr>
                <w:rFonts w:ascii="Arial" w:hAnsi="Arial" w:cs="Arial"/>
              </w:rPr>
              <w:t xml:space="preserve">UV 254 </w:t>
            </w:r>
            <w:r w:rsidR="00545B09" w:rsidRPr="00DB174A">
              <w:rPr>
                <w:rFonts w:ascii="Arial" w:hAnsi="Arial" w:cs="Arial"/>
              </w:rPr>
              <w:t>EN CONTINU</w:t>
            </w:r>
            <w:bookmarkEnd w:id="13"/>
            <w:r w:rsidR="00545B09" w:rsidRPr="00DB174A">
              <w:rPr>
                <w:rFonts w:ascii="Arial" w:hAnsi="Arial" w:cs="Arial"/>
              </w:rPr>
              <w:t xml:space="preserve"> </w:t>
            </w:r>
          </w:p>
        </w:tc>
      </w:tr>
      <w:tr w:rsidR="009218FE" w:rsidRPr="00DB174A" w14:paraId="049A665C" w14:textId="77777777" w:rsidTr="0062543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47C6A6" w14:textId="77777777" w:rsidR="009218FE" w:rsidRPr="00DB174A" w:rsidRDefault="009218FE" w:rsidP="00855AE1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CBA0D" w14:textId="77777777" w:rsidR="009218FE" w:rsidRPr="00DB174A" w:rsidRDefault="009218FE" w:rsidP="00DB174A">
            <w:pPr>
              <w:jc w:val="both"/>
              <w:outlineLvl w:val="1"/>
              <w:rPr>
                <w:rFonts w:ascii="Arial" w:hAnsi="Arial" w:cs="Arial"/>
              </w:rPr>
            </w:pPr>
            <w:bookmarkStart w:id="14" w:name="_Toc38548355"/>
            <w:r w:rsidRPr="00DB174A">
              <w:rPr>
                <w:rFonts w:ascii="Arial" w:hAnsi="Arial" w:cs="Arial"/>
              </w:rPr>
              <w:t>TETHYS</w:t>
            </w:r>
            <w:bookmarkEnd w:id="14"/>
          </w:p>
        </w:tc>
      </w:tr>
      <w:tr w:rsidR="00A1790C" w:rsidRPr="00DB174A" w14:paraId="0EC22981" w14:textId="77777777" w:rsidTr="0062543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57E89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E42091" w14:textId="77777777" w:rsidR="00A1790C" w:rsidRPr="00DB174A" w:rsidRDefault="00EA48B6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de la matèria orgànica UV 254 nm en aigües de pretractament i tractades</w:t>
            </w:r>
          </w:p>
        </w:tc>
      </w:tr>
    </w:tbl>
    <w:p w14:paraId="49BEF0A3" w14:textId="77777777" w:rsidR="00CA4A51" w:rsidRPr="00A77873" w:rsidRDefault="00CA4A51" w:rsidP="00B226A9">
      <w:pPr>
        <w:spacing w:line="360" w:lineRule="auto"/>
        <w:jc w:val="both"/>
        <w:rPr>
          <w:rFonts w:ascii="Arial" w:hAnsi="Arial" w:cs="Arial"/>
        </w:rPr>
      </w:pPr>
    </w:p>
    <w:p w14:paraId="3D226E96" w14:textId="77777777" w:rsidR="00545B09" w:rsidRPr="00625432" w:rsidRDefault="00CE3EFD" w:rsidP="00545B09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1A07B5BE">
          <v:line id="_x0000_s2191" style="position:absolute;left:0;text-align:left;z-index:251661824" from=".55pt,17.75pt" to="482.45pt,17.75pt"/>
        </w:pict>
      </w:r>
      <w:r w:rsidR="00545B09" w:rsidRPr="0062543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31"/>
        <w:gridCol w:w="1854"/>
        <w:gridCol w:w="6054"/>
      </w:tblGrid>
      <w:tr w:rsidR="00A1790C" w:rsidRPr="00DB174A" w14:paraId="48B717F6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9545F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Mesura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34269F39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Absorció de llum UV a 254 nm i correlació lineal amb COD</w:t>
            </w:r>
          </w:p>
        </w:tc>
      </w:tr>
      <w:tr w:rsidR="00A1790C" w:rsidRPr="00DB174A" w14:paraId="53093729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F126F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Alimentació mostra 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4A12EC8A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Bomba peristàltica flux aproximat de 0,6 mL/min</w:t>
            </w:r>
          </w:p>
        </w:tc>
      </w:tr>
      <w:tr w:rsidR="00A1790C" w:rsidRPr="00DB174A" w14:paraId="30B784CB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5EF3F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Cel·la de flux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4A080513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Mínim de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DB174A">
                <w:rPr>
                  <w:rFonts w:ascii="Arial" w:hAnsi="Arial" w:cs="Arial"/>
                </w:rPr>
                <w:t>10 mm</w:t>
              </w:r>
            </w:smartTag>
          </w:p>
        </w:tc>
      </w:tr>
      <w:tr w:rsidR="00A1790C" w:rsidRPr="00DB174A" w14:paraId="5475A126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E1FE3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1ACA0D87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Baix rang COD de 0 – 200 Abs/m (equivalent a 100 mg/L COD)</w:t>
            </w:r>
          </w:p>
        </w:tc>
      </w:tr>
      <w:tr w:rsidR="00A1790C" w:rsidRPr="00DB174A" w14:paraId="1DA1C7F7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415FB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Repetibilitat 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7ABC1C97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 </w:t>
            </w: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0,05 mg/L COD</w:t>
            </w:r>
          </w:p>
        </w:tc>
      </w:tr>
      <w:tr w:rsidR="00A1790C" w:rsidRPr="00DB174A" w14:paraId="17E81100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112FD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Línea base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0CC25FF6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Auto – cero automàtic</w:t>
            </w:r>
          </w:p>
        </w:tc>
      </w:tr>
      <w:tr w:rsidR="00A1790C" w:rsidRPr="00DB174A" w14:paraId="1AEA771E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0DC0E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Neteja cel·la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1966E1A0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Sistema autoneteja amb àcid sulfúric 5% i alarma de baix nivell reactiu</w:t>
            </w:r>
          </w:p>
        </w:tc>
      </w:tr>
      <w:tr w:rsidR="00A1790C" w:rsidRPr="00DB174A" w14:paraId="3BBFF278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87205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Temperatura mostra 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036B0588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Entre 0 ºC i 80 ºC </w:t>
            </w:r>
          </w:p>
        </w:tc>
      </w:tr>
      <w:tr w:rsidR="00A1790C" w:rsidRPr="00DB174A" w14:paraId="27DFEB15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5CB0C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Connexió mostra i materials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380B62F4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Tub de silicona per bomba peristàltica  de </w:t>
            </w:r>
            <w:smartTag w:uri="urn:schemas-microsoft-com:office:smarttags" w:element="metricconverter">
              <w:smartTagPr>
                <w:attr w:name="ProductID" w:val="0,75 m"/>
              </w:smartTagPr>
              <w:r w:rsidRPr="00DB174A">
                <w:rPr>
                  <w:rFonts w:ascii="Arial" w:hAnsi="Arial" w:cs="Arial"/>
                </w:rPr>
                <w:t>0,75 m</w:t>
              </w:r>
            </w:smartTag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A1790C" w:rsidRPr="00DB174A" w14:paraId="38603544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A4032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Armari equipament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3F8DA783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Caixa d’acer amb protecció ambiental IP 66 </w:t>
            </w:r>
          </w:p>
        </w:tc>
      </w:tr>
      <w:tr w:rsidR="00A1790C" w:rsidRPr="00DB174A" w14:paraId="6FC3F3E5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84206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3239D598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220 – 240 V;  50/60 Hz</w:t>
            </w:r>
          </w:p>
        </w:tc>
      </w:tr>
      <w:tr w:rsidR="00A1790C" w:rsidRPr="00DB174A" w14:paraId="1DA5A771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08390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36741064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Pantalla tàctil i en color</w:t>
            </w:r>
          </w:p>
        </w:tc>
      </w:tr>
      <w:tr w:rsidR="00A1790C" w:rsidRPr="00DB174A" w14:paraId="05BD660A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56F17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0C53CBC8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 senyals 4 - 20 mA; mínim 3 relés</w:t>
            </w:r>
          </w:p>
        </w:tc>
      </w:tr>
      <w:tr w:rsidR="00A1790C" w:rsidRPr="00DB174A" w14:paraId="73539579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051D1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Cable 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7D4FA400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Mínim de </w:t>
            </w:r>
            <w:smartTag w:uri="urn:schemas-microsoft-com:office:smarttags" w:element="metricconverter">
              <w:smartTagPr>
                <w:attr w:name="ProductID" w:val="2 metres"/>
              </w:smartTagPr>
              <w:r w:rsidRPr="00DB174A">
                <w:rPr>
                  <w:rFonts w:ascii="Arial" w:hAnsi="Arial" w:cs="Arial"/>
                </w:rPr>
                <w:t>2 metres</w:t>
              </w:r>
            </w:smartTag>
          </w:p>
        </w:tc>
      </w:tr>
      <w:tr w:rsidR="00A1790C" w:rsidRPr="00DB174A" w14:paraId="3187F3EF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A3E5D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005755EC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 500 mL/min</w:t>
            </w:r>
          </w:p>
        </w:tc>
      </w:tr>
      <w:tr w:rsidR="00A1790C" w:rsidRPr="00DB174A" w14:paraId="7B94427C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5F051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44012925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Màxim 5  bar (1 bar amb bomba peristàltica)</w:t>
            </w:r>
          </w:p>
        </w:tc>
      </w:tr>
      <w:tr w:rsidR="00A1790C" w:rsidRPr="00DB174A" w14:paraId="5C7819A9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78B48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aprox. instal·lació</w:t>
            </w: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5F3702ED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500 x 300 x </w:t>
            </w:r>
            <w:smartTag w:uri="urn:schemas-microsoft-com:office:smarttags" w:element="metricconverter">
              <w:smartTagPr>
                <w:attr w:name="ProductID" w:val="200 mm"/>
              </w:smartTagPr>
              <w:r w:rsidRPr="00DB174A">
                <w:rPr>
                  <w:rFonts w:ascii="Arial" w:hAnsi="Arial" w:cs="Arial"/>
                </w:rPr>
                <w:t>200 mm</w:t>
              </w:r>
            </w:smartTag>
          </w:p>
        </w:tc>
      </w:tr>
      <w:tr w:rsidR="00A1790C" w:rsidRPr="00DB174A" w14:paraId="7C556462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D57E4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11A18419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A1790C" w:rsidRPr="00DB174A" w14:paraId="5832BE75" w14:textId="77777777" w:rsidTr="00625432">
        <w:trPr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8F15E" w14:textId="77777777" w:rsidR="00A1790C" w:rsidRPr="00DB174A" w:rsidRDefault="00A1790C" w:rsidP="001E42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</w:tcPr>
          <w:p w14:paraId="5350A765" w14:textId="77777777" w:rsidR="00A1790C" w:rsidRPr="00DB174A" w:rsidRDefault="00A1790C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A1790C" w:rsidRPr="00DB174A" w14:paraId="20BA14CD" w14:textId="77777777" w:rsidTr="00625432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17681" w14:textId="77777777" w:rsidR="00A1790C" w:rsidRPr="00DB174A" w:rsidRDefault="00A1790C" w:rsidP="003666CB">
            <w:pPr>
              <w:spacing w:line="48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71EC1132" w14:textId="77777777" w:rsidR="00A1790C" w:rsidRPr="00DB174A" w:rsidRDefault="00A1790C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Programable mitjançant teclat</w:t>
            </w:r>
          </w:p>
          <w:p w14:paraId="085C9F4F" w14:textId="77777777" w:rsidR="00A1790C" w:rsidRPr="00DB174A" w:rsidRDefault="00A1790C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Amb calibració i diagnòstic “in situ” </w:t>
            </w:r>
          </w:p>
          <w:p w14:paraId="64583BCA" w14:textId="77777777" w:rsidR="00A1790C" w:rsidRPr="00DB174A" w:rsidRDefault="00A1790C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27FAA706" w14:textId="77777777" w:rsidR="00A1790C" w:rsidRPr="00DB174A" w:rsidRDefault="00A1790C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català o castellà i per defecte en anglès</w:t>
            </w:r>
          </w:p>
          <w:p w14:paraId="55E66792" w14:textId="77777777" w:rsidR="00A1790C" w:rsidRPr="00DB174A" w:rsidRDefault="00A1790C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3203671" w14:textId="77777777" w:rsidR="00A1790C" w:rsidRPr="00DB174A" w:rsidRDefault="00A1790C" w:rsidP="00DB174A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3666CB">
              <w:rPr>
                <w:rFonts w:ascii="Arial" w:hAnsi="Arial" w:cs="Arial"/>
                <w:b/>
                <w:u w:val="single"/>
              </w:rPr>
              <w:t>ACCESSORIS</w:t>
            </w:r>
          </w:p>
          <w:p w14:paraId="05D53DD5" w14:textId="77777777" w:rsidR="00545B09" w:rsidRPr="00DB174A" w:rsidRDefault="00A1790C" w:rsidP="00DB174A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bCs/>
              </w:rPr>
            </w:pPr>
            <w:r w:rsidRPr="00DB174A">
              <w:rPr>
                <w:rFonts w:ascii="Arial" w:hAnsi="Arial" w:cs="Arial"/>
                <w:bCs/>
              </w:rPr>
              <w:t>Solució de neteja (àcid sulfúric 5%)</w:t>
            </w:r>
          </w:p>
          <w:p w14:paraId="60B1D15F" w14:textId="77777777" w:rsidR="00A1790C" w:rsidRPr="00DB174A" w:rsidRDefault="00A1790C" w:rsidP="00DB17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5B09" w:rsidRPr="00DB174A" w14:paraId="74422F79" w14:textId="77777777" w:rsidTr="00625432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CCB3A" w14:textId="77777777" w:rsidR="003666CB" w:rsidRDefault="003666CB" w:rsidP="003666C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3666CB">
              <w:rPr>
                <w:rFonts w:ascii="Arial" w:hAnsi="Arial" w:cs="Arial"/>
                <w:b/>
                <w:u w:val="single"/>
              </w:rPr>
              <w:lastRenderedPageBreak/>
              <w:t>DOCUMENTACIÓ</w:t>
            </w:r>
          </w:p>
          <w:p w14:paraId="6ECD1FDF" w14:textId="77777777" w:rsidR="00545B09" w:rsidRPr="00DB174A" w:rsidRDefault="00545B09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4E4CA9DE" w14:textId="77777777" w:rsidR="00545B09" w:rsidRPr="00DB174A" w:rsidRDefault="00545B09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6E1D8D3A" w14:textId="77777777" w:rsidR="00545B09" w:rsidRPr="00DB174A" w:rsidRDefault="00545B0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7EBFD344" w14:textId="77777777" w:rsidR="00545B09" w:rsidRPr="00DB174A" w:rsidRDefault="00545B0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verificació del fabricant i/o organisme competent</w:t>
            </w:r>
          </w:p>
          <w:p w14:paraId="2018D8CF" w14:textId="77777777" w:rsidR="00545B09" w:rsidRPr="00DB174A" w:rsidRDefault="00545B0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Documentació preferentment en català o castellà i per defecte en anglès.</w:t>
            </w:r>
          </w:p>
        </w:tc>
      </w:tr>
      <w:tr w:rsidR="00545B09" w:rsidRPr="00DB174A" w14:paraId="5757137A" w14:textId="77777777" w:rsidTr="00625432">
        <w:trPr>
          <w:trHeight w:val="178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A243097" w14:textId="77777777" w:rsidR="00545B09" w:rsidRPr="00DB174A" w:rsidRDefault="00545B09" w:rsidP="001E42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8DF9B" w14:textId="77777777" w:rsidR="00545B09" w:rsidRPr="00DB174A" w:rsidRDefault="00545B09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545B09" w:rsidRPr="00DB174A" w14:paraId="1D2C8312" w14:textId="77777777" w:rsidTr="00625432">
        <w:trPr>
          <w:trHeight w:val="3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304D0" w14:textId="77777777" w:rsidR="00545B09" w:rsidRPr="00DB174A" w:rsidRDefault="00545B0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PROTOTIP DE REFERÈNCIA</w:t>
            </w:r>
          </w:p>
        </w:tc>
      </w:tr>
      <w:tr w:rsidR="00545B09" w:rsidRPr="00DB174A" w14:paraId="343D7CC5" w14:textId="77777777" w:rsidTr="00625432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FAD0568" w14:textId="77777777" w:rsidR="00545B09" w:rsidRPr="00DB174A" w:rsidRDefault="00545B09" w:rsidP="00DB174A">
            <w:pPr>
              <w:keepNext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Subministrat: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545A4" w14:textId="77777777" w:rsidR="00545B09" w:rsidRPr="00DB174A" w:rsidRDefault="00545B0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INSTRUMENTACIÓN ANALITICA S.A. </w:t>
            </w:r>
          </w:p>
        </w:tc>
      </w:tr>
      <w:tr w:rsidR="00545B09" w:rsidRPr="00DB174A" w14:paraId="53C6673A" w14:textId="77777777" w:rsidTr="00625432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5E86364" w14:textId="77777777" w:rsidR="00545B09" w:rsidRPr="00DB174A" w:rsidRDefault="00B936AA" w:rsidP="001E426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Fabricant: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9B44B" w14:textId="77777777" w:rsidR="00545B09" w:rsidRPr="00DB174A" w:rsidRDefault="00545B09" w:rsidP="00B936AA">
            <w:pPr>
              <w:ind w:left="720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TETHYS </w:t>
            </w:r>
            <w:r w:rsidR="00B936AA">
              <w:rPr>
                <w:rFonts w:ascii="Arial" w:hAnsi="Arial" w:cs="Arial"/>
              </w:rPr>
              <w:t xml:space="preserve">o similar </w:t>
            </w:r>
          </w:p>
        </w:tc>
      </w:tr>
      <w:tr w:rsidR="00B936AA" w:rsidRPr="00DB174A" w14:paraId="302A0477" w14:textId="77777777" w:rsidTr="00625432">
        <w:trPr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D730EEF" w14:textId="77777777" w:rsidR="00B936AA" w:rsidRPr="00DB174A" w:rsidRDefault="00B936AA" w:rsidP="007128B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0D21F" w14:textId="77777777" w:rsidR="00B936AA" w:rsidRPr="00DB174A" w:rsidRDefault="00B936AA" w:rsidP="007128B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TETHYS INSTRUMENTS Analizador multiparametrico A6UV400-DQO </w:t>
            </w:r>
          </w:p>
          <w:p w14:paraId="1A59CD4D" w14:textId="77777777" w:rsidR="00B936AA" w:rsidRPr="00DB174A" w:rsidRDefault="00B936AA" w:rsidP="007128B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TETHYS Carcasa analizador IP-65 A6EN-IP65</w:t>
            </w:r>
            <w:r>
              <w:rPr>
                <w:rFonts w:ascii="Arial" w:hAnsi="Arial" w:cs="Arial"/>
              </w:rPr>
              <w:t xml:space="preserve"> </w:t>
            </w:r>
          </w:p>
          <w:p w14:paraId="0225B4E1" w14:textId="77777777" w:rsidR="00B936AA" w:rsidRPr="00DB174A" w:rsidRDefault="00B936AA" w:rsidP="007128B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TETHYS Bomba peristàltica A6/P</w:t>
            </w:r>
            <w:r>
              <w:rPr>
                <w:rFonts w:ascii="Arial" w:hAnsi="Arial" w:cs="Arial"/>
              </w:rPr>
              <w:t xml:space="preserve"> </w:t>
            </w:r>
          </w:p>
          <w:p w14:paraId="7B98CE29" w14:textId="77777777" w:rsidR="00B936AA" w:rsidRPr="00DB174A" w:rsidRDefault="00B936AA" w:rsidP="007128B3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56FA26AA" w14:textId="77777777" w:rsidR="00545B09" w:rsidRPr="005552DB" w:rsidRDefault="00545B09" w:rsidP="00545B09">
      <w:pPr>
        <w:jc w:val="both"/>
        <w:rPr>
          <w:rFonts w:ascii="Arial" w:hAnsi="Arial" w:cs="Arial"/>
        </w:rPr>
      </w:pPr>
    </w:p>
    <w:p w14:paraId="55AA3501" w14:textId="77777777" w:rsidR="00A15D24" w:rsidRPr="005552DB" w:rsidRDefault="00A15D24" w:rsidP="00170357">
      <w:pPr>
        <w:jc w:val="both"/>
        <w:rPr>
          <w:rFonts w:ascii="Arial" w:hAnsi="Arial" w:cs="Arial"/>
          <w:bCs/>
          <w:u w:val="single"/>
        </w:rPr>
      </w:pPr>
    </w:p>
    <w:p w14:paraId="7DC03AC1" w14:textId="77777777" w:rsidR="00A15D24" w:rsidRPr="005552DB" w:rsidRDefault="00A15D24" w:rsidP="00A15D24">
      <w:pPr>
        <w:jc w:val="both"/>
        <w:rPr>
          <w:rFonts w:ascii="Arial" w:hAnsi="Arial" w:cs="Arial"/>
        </w:rPr>
        <w:sectPr w:rsidR="00A15D24" w:rsidRPr="005552DB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377893" w:rsidRPr="00DB174A" w14:paraId="200F901B" w14:textId="77777777" w:rsidTr="00625432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529B04AF" w14:textId="77777777" w:rsidR="00377893" w:rsidRPr="00DB174A" w:rsidRDefault="00377893" w:rsidP="0017035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377893" w:rsidRPr="00DB174A" w14:paraId="35907B49" w14:textId="77777777" w:rsidTr="0062543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018302E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0AFD1C6C" w14:textId="77777777" w:rsidR="00377893" w:rsidRPr="00DB174A" w:rsidRDefault="00377893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shd w:val="clear" w:color="auto" w:fill="E6E6E6"/>
          </w:tcPr>
          <w:p w14:paraId="2B380831" w14:textId="77777777" w:rsidR="00377893" w:rsidRPr="00DB174A" w:rsidRDefault="00377893" w:rsidP="00170357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1F9F190B" w14:textId="77777777" w:rsidR="00377893" w:rsidRPr="00DB174A" w:rsidRDefault="00377893" w:rsidP="00170357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377893" w:rsidRPr="00DB174A" w14:paraId="26027EA4" w14:textId="77777777" w:rsidTr="0062543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2D67385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781A5A2E" w14:textId="77777777" w:rsidR="00377893" w:rsidRPr="00DB174A" w:rsidRDefault="00377893" w:rsidP="00170357">
            <w:pPr>
              <w:jc w:val="both"/>
              <w:outlineLvl w:val="0"/>
              <w:rPr>
                <w:rFonts w:ascii="Arial" w:hAnsi="Arial" w:cs="Arial"/>
              </w:rPr>
            </w:pPr>
            <w:bookmarkStart w:id="15" w:name="_Toc38548356"/>
            <w:r w:rsidRPr="00DB174A">
              <w:rPr>
                <w:rFonts w:ascii="Arial" w:hAnsi="Arial" w:cs="Arial"/>
              </w:rPr>
              <w:t>ANALITZADOR DE UV 254 EN CONTINU</w:t>
            </w:r>
            <w:bookmarkEnd w:id="15"/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377893" w:rsidRPr="00DB174A" w14:paraId="06DA78E9" w14:textId="77777777" w:rsidTr="0062543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8C12196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34324053" w14:textId="77777777" w:rsidR="00377893" w:rsidRPr="00DB174A" w:rsidRDefault="00377893" w:rsidP="00170357">
            <w:pPr>
              <w:jc w:val="both"/>
              <w:outlineLvl w:val="1"/>
              <w:rPr>
                <w:rFonts w:ascii="Arial" w:hAnsi="Arial" w:cs="Arial"/>
              </w:rPr>
            </w:pPr>
            <w:bookmarkStart w:id="16" w:name="_Toc38548357"/>
            <w:r>
              <w:rPr>
                <w:rFonts w:ascii="Arial" w:hAnsi="Arial" w:cs="Arial"/>
              </w:rPr>
              <w:t>HACH LANGE</w:t>
            </w:r>
            <w:bookmarkEnd w:id="16"/>
          </w:p>
        </w:tc>
      </w:tr>
      <w:tr w:rsidR="00377893" w:rsidRPr="00DB174A" w14:paraId="68A2EF54" w14:textId="77777777" w:rsidTr="00625432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65D446F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43171C3C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de la matèria orgànica UV 254 nm en aigües de pretractament i tractades</w:t>
            </w:r>
          </w:p>
        </w:tc>
      </w:tr>
    </w:tbl>
    <w:p w14:paraId="4DC458EF" w14:textId="77777777" w:rsidR="00377893" w:rsidRPr="00A77873" w:rsidRDefault="00377893" w:rsidP="00377893">
      <w:pPr>
        <w:spacing w:line="360" w:lineRule="auto"/>
        <w:jc w:val="both"/>
        <w:rPr>
          <w:rFonts w:ascii="Arial" w:hAnsi="Arial" w:cs="Arial"/>
        </w:rPr>
      </w:pPr>
    </w:p>
    <w:p w14:paraId="0094A67D" w14:textId="77777777" w:rsidR="00377893" w:rsidRPr="00625432" w:rsidRDefault="00CE3EFD" w:rsidP="00377893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34D3E81C">
          <v:line id="_x0000_s2195" style="position:absolute;left:0;text-align:left;z-index:251665920" from=".55pt,17.75pt" to="482.45pt,17.75pt"/>
        </w:pict>
      </w:r>
      <w:r w:rsidR="00377893" w:rsidRPr="0062543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483"/>
        <w:gridCol w:w="7156"/>
      </w:tblGrid>
      <w:tr w:rsidR="00377893" w:rsidRPr="00DB174A" w14:paraId="2A7B3EBA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1C3BED5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Mesura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D7CDEC7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Absorció de llum UV a 254 nm i correlació lineal amb </w:t>
            </w:r>
            <w:r>
              <w:rPr>
                <w:rFonts w:ascii="Arial" w:hAnsi="Arial" w:cs="Arial"/>
              </w:rPr>
              <w:t>DQO o TOC</w:t>
            </w:r>
          </w:p>
        </w:tc>
      </w:tr>
      <w:tr w:rsidR="00377893" w:rsidRPr="00DB174A" w14:paraId="769141BF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5223585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C6C01E4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377893" w:rsidRPr="00DB174A" w14:paraId="42454590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D9425E3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77E45B6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0,01-60 m-1</w:t>
            </w:r>
          </w:p>
        </w:tc>
      </w:tr>
      <w:tr w:rsidR="00377893" w:rsidRPr="00DB174A" w14:paraId="6D3C9413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68A7542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8C15DE9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Fotòmetre d’absorbància UV mitjançant cèl·lula d’immersió</w:t>
            </w:r>
          </w:p>
        </w:tc>
      </w:tr>
      <w:tr w:rsidR="00377893" w:rsidRPr="00DB174A" w14:paraId="565A309B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8099456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28C95C3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Camí òptic 50 mm</w:t>
            </w:r>
          </w:p>
        </w:tc>
      </w:tr>
      <w:tr w:rsidR="00377893" w:rsidRPr="00DB174A" w14:paraId="378155B0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D07912F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Cel·la de flux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659A0FA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Tipus UVAS Plus sc, 50 mm</w:t>
            </w:r>
          </w:p>
        </w:tc>
      </w:tr>
      <w:tr w:rsidR="00377893" w:rsidRPr="00DB174A" w14:paraId="2FB2ADFB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C1039F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Neteja cel·la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2B4DDED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Sistema autoneteja </w:t>
            </w:r>
            <w:r>
              <w:rPr>
                <w:rFonts w:ascii="Arial" w:hAnsi="Arial" w:cs="Arial"/>
              </w:rPr>
              <w:t>mecànica</w:t>
            </w:r>
          </w:p>
        </w:tc>
      </w:tr>
      <w:tr w:rsidR="00377893" w:rsidRPr="00DB174A" w14:paraId="64EB716C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4C94AB3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943B108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377893" w:rsidRPr="00DB174A" w14:paraId="2B833468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6B1D31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34BBC4A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377893" w:rsidRPr="00DB174A" w14:paraId="01922CB6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37E453B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Armari equipament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E32E543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Sensor universal amb </w:t>
            </w:r>
            <w:r w:rsidRPr="00DB17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 canal per a sonda i </w:t>
            </w:r>
          </w:p>
        </w:tc>
      </w:tr>
      <w:tr w:rsidR="00377893" w:rsidRPr="00DB174A" w14:paraId="155E6A86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C9EED9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0DCE588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DB174A">
              <w:rPr>
                <w:rFonts w:ascii="Arial" w:hAnsi="Arial" w:cs="Arial"/>
              </w:rPr>
              <w:t xml:space="preserve"> – 240 V;  50/60 Hz</w:t>
            </w:r>
          </w:p>
        </w:tc>
      </w:tr>
      <w:tr w:rsidR="00377893" w:rsidRPr="00DB174A" w14:paraId="65A85C2A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2296188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88F89DA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2 senyals 4 - 20 mA; mínim </w:t>
            </w:r>
            <w:r>
              <w:rPr>
                <w:rFonts w:ascii="Arial" w:hAnsi="Arial" w:cs="Arial"/>
              </w:rPr>
              <w:t>4</w:t>
            </w:r>
            <w:r w:rsidRPr="00DB174A">
              <w:rPr>
                <w:rFonts w:ascii="Arial" w:hAnsi="Arial" w:cs="Arial"/>
              </w:rPr>
              <w:t xml:space="preserve"> relés</w:t>
            </w:r>
          </w:p>
        </w:tc>
      </w:tr>
      <w:tr w:rsidR="00377893" w:rsidRPr="00DB174A" w14:paraId="5BDC86D8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6E4ADA6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DE66C7C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377893" w:rsidRPr="00DB174A" w14:paraId="51B43881" w14:textId="77777777" w:rsidTr="00625432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62DF658" w14:textId="77777777" w:rsidR="00377893" w:rsidRPr="00DB174A" w:rsidRDefault="00377893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C505AB3" w14:textId="77777777" w:rsidR="00377893" w:rsidRPr="00DB174A" w:rsidRDefault="00377893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HACH LANGE </w:t>
            </w:r>
            <w:r w:rsidR="00C92107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UVAS</w:t>
            </w:r>
            <w:r w:rsidR="00C92107">
              <w:rPr>
                <w:rFonts w:ascii="Arial" w:hAnsi="Arial" w:cs="Arial"/>
              </w:rPr>
              <w:t xml:space="preserve"> o similar</w:t>
            </w:r>
          </w:p>
        </w:tc>
      </w:tr>
    </w:tbl>
    <w:p w14:paraId="09E87E8A" w14:textId="77777777" w:rsidR="00377893" w:rsidRDefault="00377893" w:rsidP="00377893"/>
    <w:p w14:paraId="374B2729" w14:textId="77777777" w:rsidR="00597D7A" w:rsidRDefault="00597D7A">
      <w:pPr>
        <w:widowControl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br w:type="page"/>
      </w: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597D7A" w:rsidRPr="00DB174A" w14:paraId="3FD25704" w14:textId="77777777" w:rsidTr="009E55EC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592A1E1E" w14:textId="77777777" w:rsidR="00597D7A" w:rsidRPr="00DB174A" w:rsidRDefault="00597D7A" w:rsidP="005F679E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597D7A" w:rsidRPr="00DB174A" w14:paraId="1BF583AB" w14:textId="77777777" w:rsidTr="009E55E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361006F" w14:textId="77777777" w:rsidR="00597D7A" w:rsidRPr="00DB174A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3B5A5CD8" w14:textId="77777777" w:rsidR="00597D7A" w:rsidRPr="00DB174A" w:rsidRDefault="00597D7A" w:rsidP="005F679E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shd w:val="clear" w:color="auto" w:fill="E6E6E6"/>
          </w:tcPr>
          <w:p w14:paraId="14A89EFE" w14:textId="77777777" w:rsidR="00597D7A" w:rsidRPr="00DB174A" w:rsidRDefault="00597D7A" w:rsidP="005F679E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23E8258E" w14:textId="77777777" w:rsidR="00597D7A" w:rsidRPr="00DB174A" w:rsidRDefault="00597D7A" w:rsidP="005F67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06/01</w:t>
            </w:r>
            <w:r w:rsidRPr="00DB174A">
              <w:rPr>
                <w:rFonts w:ascii="Arial" w:hAnsi="Arial" w:cs="Arial"/>
              </w:rPr>
              <w:t>/20</w:t>
            </w:r>
            <w:r>
              <w:rPr>
                <w:rFonts w:ascii="Arial" w:hAnsi="Arial" w:cs="Arial"/>
              </w:rPr>
              <w:t>20</w:t>
            </w:r>
          </w:p>
        </w:tc>
      </w:tr>
      <w:tr w:rsidR="00597D7A" w:rsidRPr="00DB174A" w14:paraId="7E7B87C8" w14:textId="77777777" w:rsidTr="009E55E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34C8EABF" w14:textId="77777777" w:rsidR="00597D7A" w:rsidRPr="00DB174A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1AE280FF" w14:textId="77777777" w:rsidR="00597D7A" w:rsidRPr="00DB174A" w:rsidRDefault="00597D7A" w:rsidP="005F679E">
            <w:pPr>
              <w:jc w:val="both"/>
              <w:outlineLvl w:val="0"/>
              <w:rPr>
                <w:rFonts w:ascii="Arial" w:hAnsi="Arial" w:cs="Arial"/>
              </w:rPr>
            </w:pPr>
            <w:bookmarkStart w:id="17" w:name="_Toc38548358"/>
            <w:r w:rsidRPr="00597D7A">
              <w:rPr>
                <w:rFonts w:ascii="Arial" w:hAnsi="Arial" w:cs="Arial"/>
              </w:rPr>
              <w:t>ANALITZADOR MULTIPARAMÈTRIC</w:t>
            </w:r>
            <w:bookmarkEnd w:id="17"/>
          </w:p>
        </w:tc>
      </w:tr>
      <w:tr w:rsidR="00597D7A" w:rsidRPr="00DB174A" w14:paraId="2575C635" w14:textId="77777777" w:rsidTr="009E55E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6414F8FE" w14:textId="77777777" w:rsidR="00597D7A" w:rsidRPr="00DB174A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13A11380" w14:textId="77777777" w:rsidR="00597D7A" w:rsidRPr="00DB174A" w:rsidRDefault="00597D7A" w:rsidP="005F679E">
            <w:pPr>
              <w:jc w:val="both"/>
              <w:outlineLvl w:val="1"/>
              <w:rPr>
                <w:rFonts w:ascii="Arial" w:hAnsi="Arial" w:cs="Arial"/>
              </w:rPr>
            </w:pPr>
            <w:bookmarkStart w:id="18" w:name="_Toc38548359"/>
            <w:r w:rsidRPr="00597D7A">
              <w:rPr>
                <w:rFonts w:ascii="Arial" w:hAnsi="Arial" w:cs="Arial"/>
              </w:rPr>
              <w:t>S::CAN</w:t>
            </w:r>
            <w:bookmarkEnd w:id="18"/>
          </w:p>
        </w:tc>
      </w:tr>
      <w:tr w:rsidR="00597D7A" w:rsidRPr="00DB174A" w14:paraId="7A83E0FA" w14:textId="77777777" w:rsidTr="009E55EC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32419547" w14:textId="77777777" w:rsidR="00597D7A" w:rsidRPr="00DB174A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19089D36" w14:textId="77777777" w:rsidR="00597D7A" w:rsidRPr="00DB174A" w:rsidRDefault="00597D7A" w:rsidP="005F679E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Equip per a la mesura </w:t>
            </w:r>
            <w:r>
              <w:rPr>
                <w:rFonts w:ascii="Arial" w:hAnsi="Arial" w:cs="Arial"/>
              </w:rPr>
              <w:t>multiparamètrica d’aigües</w:t>
            </w:r>
          </w:p>
        </w:tc>
      </w:tr>
    </w:tbl>
    <w:p w14:paraId="305AD826" w14:textId="77777777" w:rsidR="00545B09" w:rsidRDefault="00545B09" w:rsidP="00545B09">
      <w:pPr>
        <w:jc w:val="both"/>
        <w:rPr>
          <w:rFonts w:ascii="Arial" w:hAnsi="Arial" w:cs="Arial"/>
          <w:bCs/>
          <w:u w:val="single"/>
        </w:rPr>
      </w:pPr>
    </w:p>
    <w:p w14:paraId="2822F110" w14:textId="77777777" w:rsidR="00597D7A" w:rsidRPr="009E55EC" w:rsidRDefault="00CE3EFD" w:rsidP="009E55EC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i/>
          <w:noProof/>
        </w:rPr>
        <w:pict w14:anchorId="407C397D">
          <v:line id="Conector recto 2" o:spid="_x0000_s2201" style="position:absolute;left:0;text-align:left;z-index:251674112;visibility:visible;mso-wrap-style:square;mso-height-percent:0;mso-wrap-distance-left:9pt;mso-wrap-distance-top:0;mso-wrap-distance-right:9pt;mso-wrap-distance-bottom:0;mso-position-horizontal:left;mso-position-horizontal-relative:text;mso-position-vertical:absolute;mso-position-vertical-relative:text;mso-height-percent:0;mso-width-relative:page;mso-height-relative:page" from="0,17pt" to="481.9pt,17pt"/>
        </w:pict>
      </w:r>
      <w:r w:rsidR="00597D7A" w:rsidRPr="009E55EC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  <w:right w:w="113" w:type="dxa"/>
        </w:tblCellMar>
        <w:tblLook w:val="01E0" w:firstRow="1" w:lastRow="1" w:firstColumn="1" w:lastColumn="1" w:noHBand="0" w:noVBand="0"/>
      </w:tblPr>
      <w:tblGrid>
        <w:gridCol w:w="1748"/>
        <w:gridCol w:w="2121"/>
        <w:gridCol w:w="5770"/>
      </w:tblGrid>
      <w:tr w:rsidR="00597D7A" w:rsidRPr="005E40B4" w14:paraId="67C96586" w14:textId="77777777" w:rsidTr="009E55EC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6C2AF" w14:textId="77777777" w:rsidR="00597D7A" w:rsidRPr="001B2D51" w:rsidRDefault="00597D7A" w:rsidP="005F679E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B2D51">
              <w:rPr>
                <w:rFonts w:ascii="Arial" w:hAnsi="Arial" w:cs="Arial"/>
                <w:b/>
                <w:u w:val="single"/>
              </w:rPr>
              <w:t>PRINCIPIS GENERALS DE FUNCIONAMENT</w:t>
            </w:r>
          </w:p>
          <w:p w14:paraId="4FE7A58A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 xml:space="preserve">El sensor funciona com un fotòmetre multifreqüència amb fonts de llum de banda estreta per a la mesura d’absorbància i intensitat. El sistema subministrat anirà muntat en un sol panell, integrant tots els elements necessaris per al seu correcte funcionament i manteniment, com limitadors de caudal i/o sistemes d’autoneteja. </w:t>
            </w:r>
          </w:p>
          <w:p w14:paraId="04C6838A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</w:p>
          <w:p w14:paraId="4EB107E5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Els sensors aniran connectats a un terminal el qual disposarà de connectivitat IP (MODBUS TCP), a més de la possibilitat d’incorporar sortides i entrades analògiques/digitals.</w:t>
            </w:r>
          </w:p>
          <w:p w14:paraId="7888AFF5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</w:p>
          <w:p w14:paraId="2ED34D0E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El terminal ha de permetre la descàrrega de dades i revisions, i ha de incorporar software d’autodiagnosi  dels sensors connectats i de les seves lectures. També ha de incorporar la possibilitat d’establir alarmes causades per canvis en el comportament de la qualitat de l’aigua.</w:t>
            </w:r>
          </w:p>
          <w:p w14:paraId="7B3FE015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</w:p>
          <w:p w14:paraId="5C848934" w14:textId="77777777" w:rsidR="00597D7A" w:rsidRPr="001B2D51" w:rsidRDefault="00597D7A" w:rsidP="009E55EC">
            <w:pPr>
              <w:spacing w:after="6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Les especificacions generals llevat del sensor de conductivitat son les següents:</w:t>
            </w:r>
          </w:p>
          <w:p w14:paraId="6390683B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 xml:space="preserve">Les longituds d’onda es seleccionen per ajustar-se a las aplicacions previstes. </w:t>
            </w:r>
          </w:p>
          <w:p w14:paraId="35FB7F31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Per als paràmetres orgànics es poden fer servir longituds d’onda múltiples en intervals UV-A/UV-B i UV-C.</w:t>
            </w:r>
          </w:p>
          <w:p w14:paraId="0C4B59E3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Detector intern de compensació que usa per a compensar la temperatura i l’envelliment de les fonts de llum</w:t>
            </w:r>
          </w:p>
          <w:p w14:paraId="41C42033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Per a l’amidament de color i terbolesa es pot fer servir  llum de l’espectre visible i infraroig proper.</w:t>
            </w:r>
          </w:p>
          <w:p w14:paraId="1C1409FD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Les sondes tindran un camí òptic de com a mínim 35 mm</w:t>
            </w:r>
          </w:p>
          <w:p w14:paraId="47CFF0FF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Instrumentació amb doble enllaç per autocompensació</w:t>
            </w:r>
          </w:p>
          <w:p w14:paraId="0F5D486C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Detector a 180º i a 90º de la font de llum</w:t>
            </w:r>
          </w:p>
          <w:p w14:paraId="08B00C4A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Font de llum basada en LEDs</w:t>
            </w:r>
          </w:p>
          <w:p w14:paraId="64D41712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Mesura mínima cada minut. Mesura estable a llarg termini</w:t>
            </w:r>
          </w:p>
          <w:p w14:paraId="3786037A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Precalibració de fabrica i calibració multipunt</w:t>
            </w:r>
          </w:p>
          <w:p w14:paraId="2B40356A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Neteja automàtica per aire comprimit o raspall de neteja</w:t>
            </w:r>
          </w:p>
          <w:p w14:paraId="594DF208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Sense consum de reactius (minimització de residus en continu)</w:t>
            </w:r>
          </w:p>
          <w:p w14:paraId="1E4B0489" w14:textId="77777777" w:rsidR="00597D7A" w:rsidRPr="001B2D51" w:rsidRDefault="00597D7A" w:rsidP="009E55EC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Autodiagnosi automàtic</w:t>
            </w:r>
          </w:p>
          <w:p w14:paraId="3EF9B743" w14:textId="77777777" w:rsidR="00597D7A" w:rsidRPr="001B2D51" w:rsidRDefault="00597D7A" w:rsidP="004F1D23">
            <w:pPr>
              <w:pStyle w:val="Prrafodelista"/>
              <w:numPr>
                <w:ilvl w:val="0"/>
                <w:numId w:val="35"/>
              </w:numPr>
              <w:spacing w:after="120"/>
              <w:ind w:left="709" w:hanging="352"/>
              <w:contextualSpacing w:val="0"/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Pressió de treball entre 0,2 i 6,0 bar</w:t>
            </w:r>
          </w:p>
          <w:p w14:paraId="0CF867B9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</w:p>
          <w:p w14:paraId="30AFEAA4" w14:textId="77777777" w:rsidR="00597D7A" w:rsidRPr="001B2D51" w:rsidRDefault="00597D7A" w:rsidP="005F679E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PARÀMETRES</w:t>
            </w:r>
          </w:p>
        </w:tc>
      </w:tr>
      <w:tr w:rsidR="00597D7A" w:rsidRPr="001B2D51" w14:paraId="2B432C69" w14:textId="77777777" w:rsidTr="009E55EC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8BE9D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</w:rPr>
              <w:t>Temperatura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5C56D51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Principi de mesura:  Semiconductor</w:t>
            </w:r>
          </w:p>
          <w:p w14:paraId="61FFA5EC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Interval de mesura: de -20°C a +70°C</w:t>
            </w:r>
          </w:p>
          <w:p w14:paraId="278D4559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Compensació: No</w:t>
            </w:r>
          </w:p>
          <w:p w14:paraId="71AA2F69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Resolució:  0,06°C</w:t>
            </w:r>
          </w:p>
          <w:p w14:paraId="28E9C54F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Precisió: (3 x σ) 0,06°C 0,5°C (0°C-65°C) 1°C (-20°C a +70°C)</w:t>
            </w:r>
          </w:p>
        </w:tc>
      </w:tr>
      <w:tr w:rsidR="00597D7A" w:rsidRPr="005E40B4" w14:paraId="7A7AE329" w14:textId="77777777" w:rsidTr="009E55EC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B8146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>Conductivitat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136B3F10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Principi de mesura: Inductiu, mesura per contacte directe</w:t>
            </w:r>
          </w:p>
          <w:p w14:paraId="145EFA1E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Compensació automàtica de temperatura</w:t>
            </w:r>
          </w:p>
          <w:p w14:paraId="1AAE184F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Interval de mesura: 0 a 10.000 µS/cm</w:t>
            </w:r>
          </w:p>
          <w:p w14:paraId="23E74626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Resolució: 0,5 µS/cm</w:t>
            </w:r>
          </w:p>
        </w:tc>
      </w:tr>
      <w:tr w:rsidR="00597D7A" w:rsidRPr="005E40B4" w14:paraId="09F70F2D" w14:textId="77777777" w:rsidTr="009E55EC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9A769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lastRenderedPageBreak/>
              <w:t xml:space="preserve">Terbolesa </w:t>
            </w:r>
          </w:p>
          <w:p w14:paraId="0B484961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>(UNE-EN ISO 7027-1:2016)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6F33C6BB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Longitud d’ona en el rang de 830 nm i 890 nm</w:t>
            </w:r>
          </w:p>
          <w:p w14:paraId="305BF27D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Principi de mesura a 90º ± 2,5 per a mesures amb llum difusa</w:t>
            </w:r>
          </w:p>
          <w:p w14:paraId="5272774E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Angle apertura 20º - 30º (mostra d’aigua)</w:t>
            </w:r>
          </w:p>
          <w:p w14:paraId="0C57D9A2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Interval de mesura:  0 - 800 UNF</w:t>
            </w:r>
          </w:p>
          <w:p w14:paraId="2144DDB7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Resolució:  0,01 UNF</w:t>
            </w:r>
          </w:p>
          <w:p w14:paraId="69FA825B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Precisió:  (3 x σ) 0,05 UNF</w:t>
            </w:r>
          </w:p>
          <w:p w14:paraId="4A67C4D5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 (sense ajust de compensació): 1,5 UNF, ±2,5%</w:t>
            </w:r>
          </w:p>
        </w:tc>
      </w:tr>
      <w:tr w:rsidR="00597D7A" w:rsidRPr="005E40B4" w14:paraId="471D2A03" w14:textId="77777777" w:rsidTr="009E55EC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DE51F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 xml:space="preserve">Color en mg Co-Pt/L </w:t>
            </w:r>
          </w:p>
          <w:p w14:paraId="3E1BC3CF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>(Estàndard Hazen)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4A33A51B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Longitud d’ona 455 nm</w:t>
            </w:r>
          </w:p>
          <w:p w14:paraId="3A51CC88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Principi de mesura:  Absorció</w:t>
            </w:r>
          </w:p>
          <w:p w14:paraId="6F20616F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Interval de mesura:  1 - 70 mg/l</w:t>
            </w:r>
          </w:p>
          <w:p w14:paraId="4846CBF8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Compensació: Feix dual</w:t>
            </w:r>
          </w:p>
          <w:p w14:paraId="5F0BD19E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Resolució:  0,01 mg/l</w:t>
            </w:r>
          </w:p>
          <w:p w14:paraId="63758325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Precisió:  (3 x σ) 0,1 mg/l</w:t>
            </w:r>
          </w:p>
          <w:p w14:paraId="2E352019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 (sense ajust de compensació): 1 mg/l o ±2,5%</w:t>
            </w:r>
          </w:p>
        </w:tc>
      </w:tr>
      <w:tr w:rsidR="00597D7A" w:rsidRPr="005E40B4" w14:paraId="020A0767" w14:textId="77777777" w:rsidTr="009E55EC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18124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 xml:space="preserve">COT </w:t>
            </w:r>
          </w:p>
          <w:p w14:paraId="1A2429EE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>(Estàndard de KHP)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78695FDB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Principi de mesura:  Absorció</w:t>
            </w:r>
          </w:p>
          <w:p w14:paraId="7D8F50F0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Interval de mesura: 0,1 - 25 mg/l</w:t>
            </w:r>
          </w:p>
          <w:p w14:paraId="7E20F51B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Compensació:  Feix dual</w:t>
            </w:r>
          </w:p>
          <w:p w14:paraId="5167F8A1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Resolució:  0,01 mg/l</w:t>
            </w:r>
          </w:p>
          <w:p w14:paraId="1CBA2104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Precisió:  (3 x σ) 0,03 mg/l</w:t>
            </w:r>
          </w:p>
          <w:p w14:paraId="2B9158D7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 (sense ajust): 0,3mg/l o ±3% (per un camí òptic = 35mm)</w:t>
            </w:r>
          </w:p>
        </w:tc>
      </w:tr>
      <w:tr w:rsidR="00597D7A" w:rsidRPr="005E40B4" w14:paraId="1B10FAE1" w14:textId="77777777" w:rsidTr="009E55EC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A9EFB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>Índex UV 254 nm</w:t>
            </w:r>
          </w:p>
          <w:p w14:paraId="5941F59A" w14:textId="77777777" w:rsidR="00597D7A" w:rsidRPr="001B2D51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1B2D51">
              <w:rPr>
                <w:rFonts w:ascii="Arial" w:hAnsi="Arial" w:cs="Arial"/>
                <w:b/>
                <w:bCs/>
              </w:rPr>
              <w:t>(Estàndard de KHP)</w:t>
            </w: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5277ED6F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Principi de mesura:  Absorció</w:t>
            </w:r>
          </w:p>
          <w:p w14:paraId="5DDCA905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Interval de mesura:  0 – 60 Abs/m</w:t>
            </w:r>
          </w:p>
          <w:p w14:paraId="754CFBA8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Compensació:  Feix dual</w:t>
            </w:r>
          </w:p>
          <w:p w14:paraId="255F49E1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Resolució:  0,015 Abs/m</w:t>
            </w:r>
          </w:p>
          <w:p w14:paraId="53A1FB4D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Precisió:  (3 x σ) 0,03 Abs/m</w:t>
            </w:r>
          </w:p>
          <w:p w14:paraId="0832AC84" w14:textId="77777777" w:rsidR="00597D7A" w:rsidRPr="001B2D51" w:rsidRDefault="00597D7A" w:rsidP="005F679E">
            <w:pPr>
              <w:jc w:val="both"/>
              <w:rPr>
                <w:rFonts w:ascii="Arial" w:hAnsi="Arial" w:cs="Arial"/>
              </w:rPr>
            </w:pPr>
            <w:r w:rsidRPr="001B2D51">
              <w:rPr>
                <w:rFonts w:ascii="Arial" w:hAnsi="Arial" w:cs="Arial"/>
              </w:rPr>
              <w:t>Precisió(sense ajust de compensació): 0,3 Abs/m o +-10%</w:t>
            </w:r>
          </w:p>
        </w:tc>
      </w:tr>
      <w:tr w:rsidR="00A712C8" w:rsidRPr="00A712C8" w14:paraId="4E306A26" w14:textId="77777777" w:rsidTr="009E55EC">
        <w:trPr>
          <w:jc w:val="center"/>
        </w:trPr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542AE" w14:textId="77777777" w:rsidR="00597D7A" w:rsidRPr="00A712C8" w:rsidRDefault="00597D7A" w:rsidP="005F679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nil"/>
              <w:right w:val="nil"/>
            </w:tcBorders>
          </w:tcPr>
          <w:p w14:paraId="2E8C0F37" w14:textId="77777777" w:rsidR="00597D7A" w:rsidRPr="00A712C8" w:rsidRDefault="00597D7A" w:rsidP="005F679E">
            <w:pPr>
              <w:jc w:val="both"/>
              <w:rPr>
                <w:rFonts w:ascii="Arial" w:hAnsi="Arial" w:cs="Arial"/>
              </w:rPr>
            </w:pPr>
          </w:p>
        </w:tc>
      </w:tr>
      <w:tr w:rsidR="00597D7A" w:rsidRPr="001D0D19" w14:paraId="36AF8D75" w14:textId="77777777" w:rsidTr="009E55EC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52459" w14:textId="77777777" w:rsidR="00597D7A" w:rsidRPr="001D0D19" w:rsidRDefault="00597D7A" w:rsidP="00D36621">
            <w:pPr>
              <w:spacing w:line="48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D0D19">
              <w:rPr>
                <w:rFonts w:ascii="Arial" w:hAnsi="Arial" w:cs="Arial"/>
                <w:b/>
                <w:u w:val="single"/>
              </w:rPr>
              <w:t xml:space="preserve">TERMINAL DE CONTROL </w:t>
            </w:r>
          </w:p>
          <w:p w14:paraId="6D303D6D" w14:textId="77777777" w:rsidR="00597D7A" w:rsidRPr="001D0D19" w:rsidRDefault="00597D7A" w:rsidP="003B78FC">
            <w:pPr>
              <w:spacing w:line="360" w:lineRule="auto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1D0D19">
              <w:rPr>
                <w:rFonts w:ascii="Arial" w:hAnsi="Arial" w:cs="Arial"/>
                <w:b/>
                <w:i/>
                <w:u w:val="single"/>
              </w:rPr>
              <w:t>Característiques</w:t>
            </w:r>
          </w:p>
          <w:p w14:paraId="6EB1694B" w14:textId="77777777" w:rsidR="00597D7A" w:rsidRPr="001D0D19" w:rsidRDefault="00597D7A" w:rsidP="003B78FC">
            <w:pPr>
              <w:spacing w:after="6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El terminal de control dels sensors ha de disposar de les següents característiques:</w:t>
            </w:r>
          </w:p>
          <w:p w14:paraId="27215543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Visualització numèrica i gràfica de les lectures dels dispositius de mesura connectats</w:t>
            </w:r>
          </w:p>
          <w:p w14:paraId="44D0BE49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Instal·lació simple de les sondes espectrofotomètriques, sondes ISA i altres sensors</w:t>
            </w:r>
          </w:p>
          <w:p w14:paraId="1720D349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Instal·lació simple i parametrització dels dispositius de neteja automàtics</w:t>
            </w:r>
          </w:p>
          <w:p w14:paraId="6156460C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Calibratge de paràmetres dels espectrofotòmetres, sondes ISE i altres sensors</w:t>
            </w:r>
          </w:p>
          <w:p w14:paraId="45CA32D8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Emmagatzematge dels resultats i la resta d’informació de l’estació en una base de dades local</w:t>
            </w:r>
          </w:p>
          <w:p w14:paraId="790D654D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Transmissió dels resultats dels amidaments per interfase Modbus TCP.</w:t>
            </w:r>
          </w:p>
          <w:p w14:paraId="11F43D34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Transmissió dels resultats dels amidaments per sortides analògiques (opcional)</w:t>
            </w:r>
          </w:p>
          <w:p w14:paraId="61DC9BAD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Sortida digital de relé lliure controlable per lectures actuals (opcional)</w:t>
            </w:r>
          </w:p>
          <w:p w14:paraId="674D26FE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Integració de senyals de sensor extern per entrada RS485 Modbus RTU (opcional)</w:t>
            </w:r>
          </w:p>
          <w:p w14:paraId="15DDD4BD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Integració de senyals d’un sensor extern per entrada analògica (opcional)</w:t>
            </w:r>
          </w:p>
          <w:p w14:paraId="7A3710CD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Integració de senyals d’un sensor extern per entrada digital (opcional)</w:t>
            </w:r>
          </w:p>
          <w:p w14:paraId="2D8C86E1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Connectivitat de xarxa per Ethernet, per a poder programar i extreure dades a distància.</w:t>
            </w:r>
          </w:p>
          <w:p w14:paraId="031F29B4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Visualització de las lectures presents i històriques</w:t>
            </w:r>
          </w:p>
          <w:p w14:paraId="5D8F8833" w14:textId="77777777" w:rsidR="00597D7A" w:rsidRPr="001D0D19" w:rsidRDefault="00597D7A" w:rsidP="000B62F6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Alarmes dependent de la qualitat de l’aigua monitoritzada</w:t>
            </w:r>
          </w:p>
          <w:p w14:paraId="6668F401" w14:textId="77777777" w:rsidR="00597D7A" w:rsidRPr="001D0D19" w:rsidRDefault="00597D7A" w:rsidP="00532C4E">
            <w:pPr>
              <w:pStyle w:val="Prrafodelista"/>
              <w:numPr>
                <w:ilvl w:val="0"/>
                <w:numId w:val="35"/>
              </w:numPr>
              <w:spacing w:after="120"/>
              <w:ind w:left="709" w:hanging="352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Funcionament dependent de la qualitat de l’aigua monitoritzada</w:t>
            </w:r>
          </w:p>
          <w:p w14:paraId="6365B549" w14:textId="77777777" w:rsidR="00597D7A" w:rsidRPr="001D0D19" w:rsidRDefault="00597D7A" w:rsidP="00532C4E">
            <w:pPr>
              <w:spacing w:line="360" w:lineRule="auto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1D0D19">
              <w:rPr>
                <w:rFonts w:ascii="Arial" w:hAnsi="Arial" w:cs="Arial"/>
                <w:b/>
                <w:i/>
                <w:u w:val="single"/>
              </w:rPr>
              <w:t>Especificacions</w:t>
            </w:r>
          </w:p>
          <w:p w14:paraId="4FE89313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Alimentació elèctrica: 24 VDC, max. 60 W, amb fusible i aïllament galvànic mínim de 1,5 kV.</w:t>
            </w:r>
          </w:p>
          <w:p w14:paraId="285F2CC6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Grau de protecció IP65.</w:t>
            </w:r>
          </w:p>
          <w:p w14:paraId="66457ED8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lastRenderedPageBreak/>
              <w:t>Compatibilitat electromagnètica conforme a EN 61326.</w:t>
            </w:r>
          </w:p>
          <w:p w14:paraId="13201949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Seguretat conforme a EN 61010-1.</w:t>
            </w:r>
          </w:p>
          <w:p w14:paraId="5176BFD0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Pantalla tàctil de visualització a color i entrada tàctil</w:t>
            </w:r>
          </w:p>
          <w:p w14:paraId="53A9748A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Entrades de comunicació suficients per a integrar tots els sensors especificats, i possibilitat d’ampliar-ho com a mínim amb 2 sensors més.</w:t>
            </w:r>
          </w:p>
          <w:p w14:paraId="26E8B424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Connectivitat amb SCADA mitjançant Modbus TCP, amb un mínim de 32 paràmetres en continu accessibles.</w:t>
            </w:r>
          </w:p>
          <w:p w14:paraId="48539308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Mínim 4 sortides relé digitals programables, amb possibilitat de donar alarmes locals</w:t>
            </w:r>
          </w:p>
          <w:p w14:paraId="493C7E76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Possibilitat d’integrar com a mínim 2 entrades analògiques per a la integració de lectures de tercers (opció).</w:t>
            </w:r>
          </w:p>
          <w:p w14:paraId="30CC4591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Possibilitat d’integrar com a mínim 2 entrades digitals per a la integració de lectures de tercers, (opció)</w:t>
            </w:r>
          </w:p>
          <w:p w14:paraId="27959735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Possibilitat de tenir com a mínim 2 sortides analògiques disponibles (opció).</w:t>
            </w:r>
          </w:p>
          <w:p w14:paraId="30D68354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Inclou software de monitorització per a com a mínim 8 paràmetres en continu, ampliable segons necessitats, amb tendències.</w:t>
            </w:r>
          </w:p>
          <w:p w14:paraId="3078F466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Inclou software de detecció d’incidències, generació d’alarmes i validació de senyals.</w:t>
            </w:r>
          </w:p>
          <w:p w14:paraId="2B44C074" w14:textId="77777777" w:rsidR="00597D7A" w:rsidRPr="001D0D19" w:rsidRDefault="00597D7A" w:rsidP="00611A74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Autodiagnosi de paràmetres i sondes.</w:t>
            </w:r>
          </w:p>
          <w:p w14:paraId="0797DBFD" w14:textId="77777777" w:rsidR="00597D7A" w:rsidRPr="001D0D19" w:rsidRDefault="00597D7A" w:rsidP="00D36621">
            <w:pPr>
              <w:pStyle w:val="Prrafodelista"/>
              <w:numPr>
                <w:ilvl w:val="0"/>
                <w:numId w:val="35"/>
              </w:numPr>
              <w:spacing w:after="120"/>
              <w:ind w:left="709" w:hanging="352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Operació en remot via servidor web instal·lat al terminal.</w:t>
            </w:r>
          </w:p>
          <w:p w14:paraId="67DF3513" w14:textId="77777777" w:rsidR="00597D7A" w:rsidRPr="001D0D19" w:rsidRDefault="00597D7A" w:rsidP="00D36621">
            <w:pPr>
              <w:jc w:val="both"/>
              <w:rPr>
                <w:rFonts w:ascii="Arial" w:hAnsi="Arial" w:cs="Arial"/>
              </w:rPr>
            </w:pPr>
          </w:p>
          <w:p w14:paraId="790414A2" w14:textId="77777777" w:rsidR="00597D7A" w:rsidRPr="001D0D19" w:rsidRDefault="00597D7A" w:rsidP="00D36621">
            <w:pPr>
              <w:spacing w:line="48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D0D19">
              <w:rPr>
                <w:rFonts w:ascii="Arial" w:hAnsi="Arial" w:cs="Arial"/>
                <w:b/>
                <w:u w:val="single"/>
              </w:rPr>
              <w:t>BASTIDOR</w:t>
            </w:r>
          </w:p>
          <w:p w14:paraId="2C9878EC" w14:textId="77777777" w:rsidR="00597D7A" w:rsidRPr="001D0D19" w:rsidRDefault="00597D7A" w:rsidP="00504DB5">
            <w:pPr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El bastidor porta sensors és un panell que ha de tenir instal·lat, el terminal, el sensor o sensors, l’alimentació d’aigua a controlar, sortides d’aigua de rebuig i retorn a la instal·lació CAT i presa de mostres.</w:t>
            </w:r>
          </w:p>
          <w:p w14:paraId="7063C920" w14:textId="77777777" w:rsidR="00597D7A" w:rsidRPr="001D0D19" w:rsidRDefault="00597D7A" w:rsidP="00504DB5">
            <w:pPr>
              <w:jc w:val="both"/>
              <w:rPr>
                <w:rFonts w:ascii="Arial" w:hAnsi="Arial" w:cs="Arial"/>
              </w:rPr>
            </w:pPr>
          </w:p>
          <w:p w14:paraId="3F27D732" w14:textId="77777777" w:rsidR="00597D7A" w:rsidRPr="001D0D19" w:rsidRDefault="00597D7A" w:rsidP="00504DB5">
            <w:pPr>
              <w:spacing w:after="6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Les parts més importants son les següents:</w:t>
            </w:r>
          </w:p>
          <w:p w14:paraId="76777BB1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Panell de PTFE, resistent a humitat i corrosió</w:t>
            </w:r>
          </w:p>
          <w:p w14:paraId="60D13008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Valvuleria de seccionament, bypass i recollida de mostres en PVC DN15</w:t>
            </w:r>
          </w:p>
          <w:p w14:paraId="542C9120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Reductor de pressió i de cabal</w:t>
            </w:r>
          </w:p>
          <w:p w14:paraId="4CC859E2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Filtre d’entrada (1/4” NPT)</w:t>
            </w:r>
          </w:p>
          <w:p w14:paraId="3D2D0419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Detector de manca de cabal d’aigua</w:t>
            </w:r>
          </w:p>
          <w:p w14:paraId="03031A7D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Cel·la de flux en by-pass</w:t>
            </w:r>
          </w:p>
          <w:p w14:paraId="291BD400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Unitat de raspall per a l’auto neteja</w:t>
            </w:r>
          </w:p>
          <w:p w14:paraId="2BA0CC62" w14:textId="77777777" w:rsidR="00597D7A" w:rsidRPr="001D0D19" w:rsidRDefault="00597D7A" w:rsidP="00504DB5">
            <w:pPr>
              <w:pStyle w:val="Prrafodelista"/>
              <w:numPr>
                <w:ilvl w:val="0"/>
                <w:numId w:val="35"/>
              </w:numPr>
              <w:spacing w:after="60"/>
              <w:ind w:left="711" w:hanging="354"/>
              <w:contextualSpacing w:val="0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Cablejats interns</w:t>
            </w:r>
          </w:p>
          <w:p w14:paraId="52CDA7EA" w14:textId="77777777" w:rsidR="00597D7A" w:rsidRPr="001D0D19" w:rsidRDefault="00597D7A" w:rsidP="005F679E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597D7A" w:rsidRPr="001D0D19" w14:paraId="5C39C7D1" w14:textId="77777777" w:rsidTr="009E55EC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285FE" w14:textId="77777777" w:rsidR="00597D7A" w:rsidRPr="001D0D19" w:rsidRDefault="00597D7A" w:rsidP="005F679E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D0D19">
              <w:rPr>
                <w:rFonts w:ascii="Arial" w:hAnsi="Arial" w:cs="Arial"/>
                <w:b/>
                <w:u w:val="single"/>
              </w:rPr>
              <w:lastRenderedPageBreak/>
              <w:t>DOCUMENTACIÓ</w:t>
            </w:r>
          </w:p>
          <w:p w14:paraId="326B1580" w14:textId="77777777" w:rsidR="00597D7A" w:rsidRPr="001D0D19" w:rsidRDefault="00597D7A" w:rsidP="005F679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51249A21" w14:textId="77777777" w:rsidR="00597D7A" w:rsidRPr="001D0D19" w:rsidRDefault="00597D7A" w:rsidP="005F679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Marcatge i registre de control</w:t>
            </w:r>
          </w:p>
          <w:p w14:paraId="0439BA89" w14:textId="77777777" w:rsidR="00597D7A" w:rsidRPr="001D0D19" w:rsidRDefault="00597D7A" w:rsidP="00597D7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Marcatges d’homologació i registres de control</w:t>
            </w:r>
          </w:p>
          <w:p w14:paraId="35B5C561" w14:textId="77777777" w:rsidR="00597D7A" w:rsidRPr="001D0D19" w:rsidRDefault="00597D7A" w:rsidP="00597D7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1D0D19">
              <w:rPr>
                <w:rFonts w:ascii="Arial" w:hAnsi="Arial" w:cs="Arial"/>
              </w:rPr>
              <w:t>Certificat de verificació del fabricant i/o organisme competent</w:t>
            </w:r>
          </w:p>
          <w:p w14:paraId="1961E924" w14:textId="77777777" w:rsidR="00597D7A" w:rsidRPr="001D0D19" w:rsidRDefault="00597D7A" w:rsidP="00597D7A">
            <w:pPr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D0D19">
              <w:rPr>
                <w:rFonts w:ascii="Arial" w:hAnsi="Arial" w:cs="Arial"/>
              </w:rPr>
              <w:t>Documentació preferentment en castellà i per defecte en anglès.</w:t>
            </w:r>
          </w:p>
        </w:tc>
      </w:tr>
      <w:tr w:rsidR="00597D7A" w:rsidRPr="00C1685E" w14:paraId="36A62EEC" w14:textId="77777777" w:rsidTr="009E55EC">
        <w:trPr>
          <w:jc w:val="center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2FB3908B" w14:textId="77777777" w:rsidR="00597D7A" w:rsidRPr="00C1685E" w:rsidRDefault="00597D7A" w:rsidP="005F679E">
            <w:pPr>
              <w:rPr>
                <w:rFonts w:ascii="Arial" w:hAnsi="Arial" w:cs="Arial"/>
                <w:b/>
                <w:bCs/>
              </w:rPr>
            </w:pPr>
            <w:r w:rsidRPr="00C1685E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CE264" w14:textId="77777777" w:rsidR="00597D7A" w:rsidRPr="00C1685E" w:rsidRDefault="00597D7A" w:rsidP="005F67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S:CAN</w:t>
            </w:r>
            <w:r w:rsidR="000B490E">
              <w:rPr>
                <w:rFonts w:ascii="Arial" w:hAnsi="Arial" w:cs="Arial"/>
              </w:rPr>
              <w:t xml:space="preserve"> o similar</w:t>
            </w:r>
          </w:p>
          <w:p w14:paraId="6745CB27" w14:textId="77777777" w:rsidR="00597D7A" w:rsidRDefault="00597D7A" w:rsidP="005F679E">
            <w:pPr>
              <w:jc w:val="both"/>
              <w:rPr>
                <w:rFonts w:ascii="Arial" w:hAnsi="Arial" w:cs="Arial"/>
              </w:rPr>
            </w:pPr>
          </w:p>
          <w:p w14:paraId="7B8F732D" w14:textId="77777777" w:rsidR="00597D7A" w:rsidRDefault="00597D7A" w:rsidP="005F67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Inclou:</w:t>
            </w:r>
          </w:p>
          <w:p w14:paraId="494287A6" w14:textId="77777777" w:rsidR="00597D7A" w:rsidRDefault="00597D7A" w:rsidP="00597D7A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i-SCAN</w:t>
            </w:r>
          </w:p>
          <w:p w14:paraId="185AC05A" w14:textId="77777777" w:rsidR="00597D7A" w:rsidRDefault="00597D7A" w:rsidP="00597D7A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Condulyzer</w:t>
            </w:r>
          </w:p>
          <w:p w14:paraId="6C91F663" w14:textId="77777777" w:rsidR="00597D7A" w:rsidRPr="001D0D19" w:rsidRDefault="00597D7A" w:rsidP="00597D7A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Con:Cube</w:t>
            </w:r>
          </w:p>
        </w:tc>
      </w:tr>
    </w:tbl>
    <w:p w14:paraId="2062F06C" w14:textId="77777777" w:rsidR="00597D7A" w:rsidRPr="005E40B4" w:rsidRDefault="00597D7A" w:rsidP="00597D7A">
      <w:pPr>
        <w:jc w:val="both"/>
        <w:rPr>
          <w:rFonts w:ascii="Arial" w:hAnsi="Arial" w:cs="Arial"/>
        </w:rPr>
      </w:pPr>
    </w:p>
    <w:p w14:paraId="0EAE2D2A" w14:textId="77777777" w:rsidR="00597D7A" w:rsidRPr="005552DB" w:rsidRDefault="00597D7A" w:rsidP="00545B09">
      <w:pPr>
        <w:jc w:val="both"/>
        <w:rPr>
          <w:rFonts w:ascii="Arial" w:hAnsi="Arial" w:cs="Arial"/>
          <w:bCs/>
          <w:u w:val="single"/>
        </w:rPr>
      </w:pPr>
    </w:p>
    <w:p w14:paraId="4B075423" w14:textId="77777777" w:rsidR="00A1790C" w:rsidRPr="005552DB" w:rsidRDefault="00A1790C" w:rsidP="00422C28">
      <w:pPr>
        <w:jc w:val="both"/>
        <w:rPr>
          <w:rFonts w:ascii="Arial" w:hAnsi="Arial" w:cs="Arial"/>
        </w:rPr>
        <w:sectPr w:rsidR="00A1790C" w:rsidRPr="005552DB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5A4349" w:rsidRPr="00DB174A" w14:paraId="1E6E60BC" w14:textId="77777777" w:rsidTr="00A712C8">
        <w:trPr>
          <w:trHeight w:val="284"/>
          <w:jc w:val="center"/>
        </w:trPr>
        <w:tc>
          <w:tcPr>
            <w:tcW w:w="9234" w:type="dxa"/>
            <w:gridSpan w:val="4"/>
            <w:shd w:val="clear" w:color="auto" w:fill="C6D9F1" w:themeFill="text2" w:themeFillTint="33"/>
            <w:vAlign w:val="center"/>
          </w:tcPr>
          <w:p w14:paraId="73339F2C" w14:textId="77777777" w:rsidR="005A4349" w:rsidRPr="00DB174A" w:rsidRDefault="00CA4A51" w:rsidP="00DB174A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Arial" w:hAnsi="Arial" w:cs="Arial"/>
              </w:rPr>
              <w:lastRenderedPageBreak/>
              <w:br w:type="page"/>
            </w:r>
            <w:r w:rsidRPr="00DB174A">
              <w:rPr>
                <w:rFonts w:ascii="Arial" w:hAnsi="Arial" w:cs="Arial"/>
              </w:rPr>
              <w:br w:type="page"/>
            </w:r>
            <w:r w:rsidR="0016314E" w:rsidRPr="00DB174A">
              <w:rPr>
                <w:rFonts w:ascii="Arial" w:hAnsi="Arial" w:cs="Arial"/>
              </w:rPr>
              <w:br w:type="page"/>
            </w:r>
            <w:r w:rsidR="005A4349"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t>ESPECIFICACIÓ TÈCNICA</w:t>
            </w:r>
          </w:p>
        </w:tc>
      </w:tr>
      <w:tr w:rsidR="005A4349" w:rsidRPr="00DB174A" w14:paraId="334DCF0A" w14:textId="77777777" w:rsidTr="00A712C8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0B81C89E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</w:tcPr>
          <w:p w14:paraId="0CFA1158" w14:textId="77777777" w:rsidR="005A4349" w:rsidRPr="00DB174A" w:rsidRDefault="005A4349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shd w:val="clear" w:color="auto" w:fill="E6E6E6"/>
          </w:tcPr>
          <w:p w14:paraId="70781C6E" w14:textId="77777777" w:rsidR="005A4349" w:rsidRPr="00DB174A" w:rsidRDefault="005A4349" w:rsidP="00DB174A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</w:tcPr>
          <w:p w14:paraId="4AE7A265" w14:textId="77777777" w:rsidR="005A4349" w:rsidRPr="00DB174A" w:rsidRDefault="005A4349" w:rsidP="00DB174A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5A4349" w:rsidRPr="00DB174A" w14:paraId="0E9557FC" w14:textId="77777777" w:rsidTr="00A712C8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B0C7E03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</w:tcPr>
          <w:p w14:paraId="394B0897" w14:textId="77777777" w:rsidR="005A4349" w:rsidRPr="00DB174A" w:rsidRDefault="00C27A58" w:rsidP="00DB174A">
            <w:pPr>
              <w:jc w:val="both"/>
              <w:outlineLvl w:val="0"/>
              <w:rPr>
                <w:rFonts w:ascii="Arial" w:hAnsi="Arial" w:cs="Arial"/>
              </w:rPr>
            </w:pPr>
            <w:bookmarkStart w:id="19" w:name="_Toc38548360"/>
            <w:r w:rsidRPr="00DB174A">
              <w:rPr>
                <w:rFonts w:ascii="Arial" w:hAnsi="Arial" w:cs="Arial"/>
              </w:rPr>
              <w:t>CONDUCTÍMETRE</w:t>
            </w:r>
            <w:r w:rsidR="004001EA" w:rsidRPr="00DB174A">
              <w:rPr>
                <w:rFonts w:ascii="Arial" w:hAnsi="Arial" w:cs="Arial"/>
              </w:rPr>
              <w:t xml:space="preserve"> I TEMPERATURA</w:t>
            </w:r>
            <w:r w:rsidRPr="00DB174A">
              <w:rPr>
                <w:rFonts w:ascii="Arial" w:hAnsi="Arial" w:cs="Arial"/>
              </w:rPr>
              <w:t xml:space="preserve"> EN CONTINU</w:t>
            </w:r>
            <w:bookmarkEnd w:id="19"/>
          </w:p>
        </w:tc>
      </w:tr>
      <w:tr w:rsidR="009218FE" w:rsidRPr="00DB174A" w14:paraId="2D486C15" w14:textId="77777777" w:rsidTr="00A712C8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125D0AD5" w14:textId="77777777" w:rsidR="009218FE" w:rsidRPr="00DB174A" w:rsidRDefault="009218FE" w:rsidP="00855AE1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</w:tcPr>
          <w:p w14:paraId="16754E45" w14:textId="77777777" w:rsidR="009218FE" w:rsidRPr="00DB174A" w:rsidRDefault="002A7868" w:rsidP="00DB174A">
            <w:pPr>
              <w:jc w:val="both"/>
              <w:outlineLvl w:val="1"/>
              <w:rPr>
                <w:rFonts w:ascii="Arial" w:hAnsi="Arial" w:cs="Arial"/>
              </w:rPr>
            </w:pPr>
            <w:bookmarkStart w:id="20" w:name="_Toc38548361"/>
            <w:r w:rsidRPr="00DB174A">
              <w:rPr>
                <w:rFonts w:ascii="Arial" w:hAnsi="Arial" w:cs="Arial"/>
              </w:rPr>
              <w:t xml:space="preserve">ENDRESS + </w:t>
            </w:r>
            <w:r w:rsidR="009218FE" w:rsidRPr="00DB174A">
              <w:rPr>
                <w:rFonts w:ascii="Arial" w:hAnsi="Arial" w:cs="Arial"/>
              </w:rPr>
              <w:t>HAUSER</w:t>
            </w:r>
            <w:bookmarkEnd w:id="20"/>
          </w:p>
        </w:tc>
      </w:tr>
      <w:tr w:rsidR="005A4349" w:rsidRPr="00DB174A" w14:paraId="567CF58A" w14:textId="77777777" w:rsidTr="00A712C8">
        <w:trPr>
          <w:trHeight w:val="227"/>
          <w:jc w:val="center"/>
        </w:trPr>
        <w:tc>
          <w:tcPr>
            <w:tcW w:w="1740" w:type="dxa"/>
            <w:shd w:val="clear" w:color="auto" w:fill="E6E6E6"/>
          </w:tcPr>
          <w:p w14:paraId="4E673240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</w:tcPr>
          <w:p w14:paraId="67FFAC2C" w14:textId="77777777" w:rsidR="005A4349" w:rsidRPr="00DB174A" w:rsidRDefault="00C27A58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Equip per a la mesura de la conductivitat </w:t>
            </w:r>
            <w:r w:rsidR="004001EA" w:rsidRPr="00DB174A">
              <w:rPr>
                <w:rFonts w:ascii="Arial" w:hAnsi="Arial" w:cs="Arial"/>
              </w:rPr>
              <w:t xml:space="preserve">i temperatura </w:t>
            </w:r>
            <w:r w:rsidRPr="00DB174A">
              <w:rPr>
                <w:rFonts w:ascii="Arial" w:hAnsi="Arial" w:cs="Arial"/>
              </w:rPr>
              <w:t>en aigües de pretractament i tractades</w:t>
            </w:r>
          </w:p>
        </w:tc>
      </w:tr>
    </w:tbl>
    <w:p w14:paraId="12E49C02" w14:textId="77777777" w:rsidR="005A4349" w:rsidRPr="00A77873" w:rsidRDefault="005A4349" w:rsidP="00BE618B">
      <w:pPr>
        <w:widowControl/>
        <w:spacing w:line="360" w:lineRule="auto"/>
        <w:jc w:val="both"/>
        <w:rPr>
          <w:rFonts w:ascii="Arial" w:hAnsi="Arial" w:cs="Arial"/>
        </w:rPr>
      </w:pPr>
    </w:p>
    <w:p w14:paraId="6741A947" w14:textId="77777777" w:rsidR="005A4349" w:rsidRPr="00A712C8" w:rsidRDefault="00CE3EFD" w:rsidP="00F54F98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78B6368A">
          <v:line id="_x0000_s2184" style="position:absolute;left:0;text-align:left;z-index:251655680" from=".65pt,17.5pt" to="482.55pt,17.5pt"/>
        </w:pict>
      </w:r>
      <w:r w:rsidR="005A4349" w:rsidRPr="00A712C8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26"/>
        <w:gridCol w:w="1341"/>
        <w:gridCol w:w="6572"/>
      </w:tblGrid>
      <w:tr w:rsidR="005A4349" w:rsidRPr="00DB174A" w14:paraId="073A00B6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7FD9B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Elèctrode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69903F8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Elèctrode de conductivitat amb tecnologia inducció</w:t>
            </w:r>
          </w:p>
        </w:tc>
      </w:tr>
      <w:tr w:rsidR="005A4349" w:rsidRPr="00DB174A" w14:paraId="4401D34D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A01C2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7625FCB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0,01 – 20 mS/cm factor K = 1 de -15ºC a 80ºC i a pressió max de 6 bar</w:t>
            </w:r>
          </w:p>
        </w:tc>
      </w:tr>
      <w:tr w:rsidR="005A4349" w:rsidRPr="00DB174A" w14:paraId="422E2387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401AC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Temperatura i pressió màxima. elèctrode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B90EF03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Temperatura: 120ºC; Pressió: 15 bar</w:t>
            </w:r>
          </w:p>
        </w:tc>
      </w:tr>
      <w:tr w:rsidR="005A4349" w:rsidRPr="00DB174A" w14:paraId="417ED50E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5B8EC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Sensor temperatura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F642F7D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Termoresistència Pt100</w:t>
            </w:r>
          </w:p>
        </w:tc>
      </w:tr>
      <w:tr w:rsidR="005A4349" w:rsidRPr="00DB174A" w14:paraId="606247FE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063A9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Connexió a transmissor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4BC219D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Connector DIN 4 pols Pg9</w:t>
            </w:r>
          </w:p>
        </w:tc>
      </w:tr>
      <w:tr w:rsidR="005A4349" w:rsidRPr="00DB174A" w14:paraId="2E0495C5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D1D0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Càmera o cel·la de lectura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42DD9AD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Composat amb càmera de flux per elèctrodes (3 units) amb connexió de presa a terra </w:t>
            </w:r>
          </w:p>
        </w:tc>
      </w:tr>
      <w:tr w:rsidR="005A4349" w:rsidRPr="00DB174A" w14:paraId="63690605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26AD5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Cables connexió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EF90CB2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Cable per elèctrodes de conductivitat i sensor de temperatura amb sortida digital compatible de </w:t>
            </w:r>
            <w:smartTag w:uri="urn:schemas-microsoft-com:office:smarttags" w:element="metricconverter">
              <w:smartTagPr>
                <w:attr w:name="ProductID" w:val="3 metres"/>
              </w:smartTagPr>
              <w:r w:rsidRPr="00DB174A">
                <w:rPr>
                  <w:rFonts w:ascii="Arial" w:hAnsi="Arial" w:cs="Arial"/>
                </w:rPr>
                <w:t>3 metres</w:t>
              </w:r>
            </w:smartTag>
            <w:r w:rsidRPr="00DB174A">
              <w:rPr>
                <w:rFonts w:ascii="Arial" w:hAnsi="Arial" w:cs="Arial"/>
              </w:rPr>
              <w:t xml:space="preserve"> de longitud mínima i terminals per regleta del transmissor.</w:t>
            </w:r>
          </w:p>
        </w:tc>
      </w:tr>
      <w:tr w:rsidR="005A4349" w:rsidRPr="00DB174A" w14:paraId="54700D48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CED9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Unitat electrònica (Transmissor)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5C43D4B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Transmissor de conductivitat i resistivitat per sensor inductius o conductius. Caixa per muntatge PC7ABS; Protecció IP65; Indicadors alarma amb LED’s</w:t>
            </w:r>
          </w:p>
        </w:tc>
      </w:tr>
      <w:tr w:rsidR="005A4349" w:rsidRPr="00DB174A" w14:paraId="4C75428E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A7558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Precisió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134AA47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2 % de la lectura  o  </w:t>
            </w:r>
            <w:bookmarkStart w:id="21" w:name="OLE_LINK5"/>
            <w:bookmarkStart w:id="22" w:name="OLE_LINK6"/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10 µS/cm </w:t>
            </w:r>
            <w:bookmarkEnd w:id="21"/>
            <w:bookmarkEnd w:id="22"/>
          </w:p>
        </w:tc>
      </w:tr>
      <w:tr w:rsidR="005A4349" w:rsidRPr="00DB174A" w14:paraId="795441AB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7167B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Velocitat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E763ECE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Ajustable entre 0,5 i 15 m/seg.</w:t>
            </w:r>
          </w:p>
        </w:tc>
      </w:tr>
      <w:tr w:rsidR="005A4349" w:rsidRPr="00DB174A" w14:paraId="4E52E4D5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83F59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Temperatura màxima admissible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A53077C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+ </w:t>
            </w:r>
            <w:smartTag w:uri="urn:schemas-microsoft-com:office:smarttags" w:element="metricconverter">
              <w:smartTagPr>
                <w:attr w:name="ProductID" w:val="80ﾰC"/>
              </w:smartTagPr>
              <w:r w:rsidRPr="00DB174A">
                <w:rPr>
                  <w:rFonts w:ascii="Arial" w:hAnsi="Arial" w:cs="Arial"/>
                </w:rPr>
                <w:t>80°C</w:t>
              </w:r>
            </w:smartTag>
            <w:r w:rsidRPr="00DB174A">
              <w:rPr>
                <w:rFonts w:ascii="Arial" w:hAnsi="Arial" w:cs="Arial"/>
              </w:rPr>
              <w:t xml:space="preserve"> / - </w:t>
            </w:r>
            <w:smartTag w:uri="urn:schemas-microsoft-com:office:smarttags" w:element="metricconverter">
              <w:smartTagPr>
                <w:attr w:name="ProductID" w:val="15ﾰC"/>
              </w:smartTagPr>
              <w:r w:rsidRPr="00DB174A">
                <w:rPr>
                  <w:rFonts w:ascii="Arial" w:hAnsi="Arial" w:cs="Arial"/>
                </w:rPr>
                <w:t>15°C</w:t>
              </w:r>
            </w:smartTag>
          </w:p>
        </w:tc>
      </w:tr>
      <w:tr w:rsidR="005A4349" w:rsidRPr="00DB174A" w14:paraId="2C5A6C0F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8F7A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 i potència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B8A1BD3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230 V AC;  &lt; 50 VA</w:t>
            </w:r>
          </w:p>
        </w:tc>
      </w:tr>
      <w:tr w:rsidR="005A4349" w:rsidRPr="00DB174A" w14:paraId="48645DE7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03F69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2BD6F51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LCD de 2 línees </w:t>
            </w:r>
          </w:p>
        </w:tc>
      </w:tr>
      <w:tr w:rsidR="005A4349" w:rsidRPr="00DB174A" w14:paraId="4F24F1D5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3AD6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8A50E5D" w14:textId="77777777" w:rsidR="005A4349" w:rsidRPr="00DB174A" w:rsidRDefault="004001EA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2 senyals de sortida </w:t>
            </w:r>
            <w:r w:rsidR="005A4349" w:rsidRPr="00DB174A">
              <w:rPr>
                <w:rFonts w:ascii="Arial" w:hAnsi="Arial" w:cs="Arial"/>
              </w:rPr>
              <w:t>4-20 mA, dos relés</w:t>
            </w:r>
          </w:p>
        </w:tc>
      </w:tr>
      <w:tr w:rsidR="005A4349" w:rsidRPr="00DB174A" w14:paraId="22EABB00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E4F5F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817C4EE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350 – 450 mL/m</w:t>
            </w:r>
          </w:p>
        </w:tc>
      </w:tr>
      <w:tr w:rsidR="005A4349" w:rsidRPr="00DB174A" w14:paraId="5EF14467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4AEFE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E89FE66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Màxim 10 bar</w:t>
            </w:r>
          </w:p>
        </w:tc>
      </w:tr>
      <w:tr w:rsidR="005A4349" w:rsidRPr="00DB174A" w14:paraId="35699D54" w14:textId="77777777" w:rsidTr="00A712C8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A09D8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mínimes instal·lació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FB888ED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Cel·la: 15x25x15 cm </w:t>
            </w:r>
            <w:r w:rsidR="00035F01" w:rsidRPr="00DB174A">
              <w:rPr>
                <w:rFonts w:ascii="Arial" w:hAnsi="Arial" w:cs="Arial"/>
              </w:rPr>
              <w:t xml:space="preserve">  T</w:t>
            </w:r>
            <w:r w:rsidRPr="00DB174A">
              <w:rPr>
                <w:rFonts w:ascii="Arial" w:hAnsi="Arial" w:cs="Arial"/>
              </w:rPr>
              <w:t>ransmissor: 20x25x20 cm</w:t>
            </w:r>
          </w:p>
        </w:tc>
      </w:tr>
      <w:tr w:rsidR="00A22BE8" w:rsidRPr="00DB174A" w14:paraId="41FEF592" w14:textId="77777777" w:rsidTr="00A712C8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55FF5" w14:textId="77777777" w:rsidR="00A22BE8" w:rsidRPr="00DB174A" w:rsidRDefault="00A22BE8" w:rsidP="00DB174A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5A4349" w:rsidRPr="00DB174A" w14:paraId="01E6F409" w14:textId="77777777" w:rsidTr="00A712C8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FCB63" w14:textId="77777777" w:rsidR="005A4349" w:rsidRPr="00DB174A" w:rsidRDefault="005A4349" w:rsidP="00DB174A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77CA7DA3" w14:textId="77777777" w:rsidR="005A4349" w:rsidRPr="00DB174A" w:rsidRDefault="005A4349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Programable mitjançant teclat </w:t>
            </w:r>
          </w:p>
          <w:p w14:paraId="2E42CCFA" w14:textId="77777777" w:rsidR="005A4349" w:rsidRPr="00DB174A" w:rsidRDefault="005A4349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calibració, autocomprovació i diagnòstic “in situ” i al laboratori</w:t>
            </w:r>
          </w:p>
          <w:p w14:paraId="53BE68E9" w14:textId="77777777" w:rsidR="005A4349" w:rsidRPr="00DB174A" w:rsidRDefault="005A4349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4ACBA788" w14:textId="77777777" w:rsidR="005A4349" w:rsidRPr="00DB174A" w:rsidRDefault="005A4349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castellà i per defecte en anglès</w:t>
            </w:r>
          </w:p>
        </w:tc>
      </w:tr>
      <w:tr w:rsidR="00A22BE8" w:rsidRPr="00DB174A" w14:paraId="12B8F33A" w14:textId="77777777" w:rsidTr="00A712C8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CB8C4" w14:textId="77777777" w:rsidR="00A22BE8" w:rsidRPr="00DB174A" w:rsidRDefault="00A22BE8" w:rsidP="00DB174A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5A4349" w:rsidRPr="00DB174A" w14:paraId="2F649055" w14:textId="77777777" w:rsidTr="00A712C8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7AF24" w14:textId="77777777" w:rsidR="00A22BE8" w:rsidRPr="00DB174A" w:rsidRDefault="00A22BE8" w:rsidP="00DB174A">
            <w:pPr>
              <w:keepNext/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lastRenderedPageBreak/>
              <w:t>DOCUMENTACIÓ</w:t>
            </w:r>
          </w:p>
          <w:p w14:paraId="2AE6E553" w14:textId="77777777" w:rsidR="005A4349" w:rsidRPr="00DB174A" w:rsidRDefault="005A4349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76F8748B" w14:textId="77777777" w:rsidR="005A4349" w:rsidRPr="00DB174A" w:rsidRDefault="005A4349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349BFF11" w14:textId="77777777" w:rsidR="005A4349" w:rsidRPr="00DB174A" w:rsidRDefault="005A434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5F9511B4" w14:textId="77777777" w:rsidR="005A4349" w:rsidRPr="00DB174A" w:rsidRDefault="005A434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calibració i/o verificació del fabricant i/o organisme competent</w:t>
            </w:r>
          </w:p>
          <w:p w14:paraId="74D5211F" w14:textId="77777777" w:rsidR="005A4349" w:rsidRPr="00DB174A" w:rsidRDefault="005A434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Documentació preferentment en castellà i per defecte en anglès.</w:t>
            </w:r>
          </w:p>
        </w:tc>
      </w:tr>
      <w:tr w:rsidR="00403B3E" w:rsidRPr="00DB174A" w14:paraId="2305BDA4" w14:textId="77777777" w:rsidTr="00A712C8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E046" w14:textId="77777777" w:rsidR="00403B3E" w:rsidRPr="00DB174A" w:rsidRDefault="00403B3E" w:rsidP="00DB174A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5A4349" w:rsidRPr="00DB174A" w14:paraId="407B8BC2" w14:textId="77777777" w:rsidTr="00A712C8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8F8BF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PROTOTIP DE REFERÈNCIA</w:t>
            </w:r>
          </w:p>
        </w:tc>
      </w:tr>
      <w:tr w:rsidR="005A4349" w:rsidRPr="00DB174A" w14:paraId="1C1782EF" w14:textId="77777777" w:rsidTr="00A712C8">
        <w:trPr>
          <w:jc w:val="center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EAD592E" w14:textId="77777777" w:rsidR="005A4349" w:rsidRPr="00DB174A" w:rsidRDefault="002A7868" w:rsidP="00DB174A">
            <w:pPr>
              <w:keepNext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Fabricant</w:t>
            </w:r>
            <w:r w:rsidR="005A4349" w:rsidRPr="00DB174A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6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33365" w14:textId="77777777" w:rsidR="005A4349" w:rsidRPr="00DB174A" w:rsidRDefault="005A4349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ENDRESS</w:t>
            </w:r>
            <w:r w:rsidR="002A7868" w:rsidRPr="00DB174A">
              <w:rPr>
                <w:rFonts w:ascii="Arial" w:hAnsi="Arial" w:cs="Arial"/>
              </w:rPr>
              <w:t xml:space="preserve"> + </w:t>
            </w:r>
            <w:r w:rsidRPr="00DB174A">
              <w:rPr>
                <w:rFonts w:ascii="Arial" w:hAnsi="Arial" w:cs="Arial"/>
              </w:rPr>
              <w:t xml:space="preserve"> HAUSER, S.A.</w:t>
            </w:r>
            <w:r w:rsidR="002A7868" w:rsidRPr="00DB174A">
              <w:rPr>
                <w:rFonts w:ascii="Arial" w:hAnsi="Arial" w:cs="Arial"/>
              </w:rPr>
              <w:t xml:space="preserve"> </w:t>
            </w:r>
            <w:r w:rsidR="00C92107">
              <w:rPr>
                <w:rFonts w:ascii="Arial" w:hAnsi="Arial" w:cs="Arial"/>
              </w:rPr>
              <w:t>o similar</w:t>
            </w:r>
          </w:p>
        </w:tc>
      </w:tr>
      <w:tr w:rsidR="005A4349" w:rsidRPr="00DB174A" w14:paraId="0B3DF212" w14:textId="77777777" w:rsidTr="00A712C8">
        <w:trPr>
          <w:jc w:val="center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D06CB1D" w14:textId="77777777" w:rsidR="005A4349" w:rsidRPr="00DB174A" w:rsidRDefault="005A4349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AEB88" w14:textId="77777777" w:rsidR="005A4349" w:rsidRPr="00DB174A" w:rsidRDefault="005A434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Elèctrode: E+H Condumax W CLS21</w:t>
            </w:r>
          </w:p>
          <w:p w14:paraId="701A8BA2" w14:textId="77777777" w:rsidR="005A4349" w:rsidRPr="00DB174A" w:rsidRDefault="005A434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Càmera flux: E+H Flowfit W CPA250</w:t>
            </w:r>
          </w:p>
          <w:p w14:paraId="456BADC7" w14:textId="77777777" w:rsidR="005A4349" w:rsidRPr="00DB174A" w:rsidRDefault="005A434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Cable connexió: E+H Cable CYK71</w:t>
            </w:r>
          </w:p>
          <w:p w14:paraId="4EF682BC" w14:textId="77777777" w:rsidR="005A4349" w:rsidRDefault="005A4349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Transmissor: E+H Liquisys M CLM253</w:t>
            </w:r>
          </w:p>
          <w:p w14:paraId="62023F29" w14:textId="77777777" w:rsidR="006A3AB6" w:rsidRPr="00DB174A" w:rsidRDefault="006A3AB6" w:rsidP="006A3A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7C5EC6" w14:textId="77777777" w:rsidR="005A4349" w:rsidRPr="00A77873" w:rsidRDefault="005A4349" w:rsidP="005A4349">
      <w:pPr>
        <w:jc w:val="both"/>
        <w:rPr>
          <w:rFonts w:ascii="Arial" w:hAnsi="Arial" w:cs="Arial"/>
        </w:rPr>
      </w:pPr>
    </w:p>
    <w:p w14:paraId="584CC1A6" w14:textId="77777777" w:rsidR="005A4349" w:rsidRPr="00A77873" w:rsidRDefault="005A4349" w:rsidP="005A4349">
      <w:pPr>
        <w:jc w:val="both"/>
        <w:rPr>
          <w:rFonts w:ascii="Arial" w:hAnsi="Arial" w:cs="Arial"/>
        </w:rPr>
      </w:pPr>
    </w:p>
    <w:p w14:paraId="13ADD07A" w14:textId="77777777" w:rsidR="00CA4A51" w:rsidRPr="00A77873" w:rsidRDefault="00CA4A51" w:rsidP="00FD6DAE">
      <w:pPr>
        <w:widowControl/>
        <w:jc w:val="both"/>
        <w:rPr>
          <w:rFonts w:ascii="Arial" w:hAnsi="Arial" w:cs="Arial"/>
        </w:rPr>
        <w:sectPr w:rsidR="00CA4A51" w:rsidRPr="00A77873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8F7F9F" w:rsidRPr="00DB174A" w14:paraId="0848F9A9" w14:textId="77777777" w:rsidTr="001D206D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0E23A3A0" w14:textId="77777777" w:rsidR="008F7F9F" w:rsidRPr="00DB174A" w:rsidRDefault="008F7F9F" w:rsidP="00DB174A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8F7F9F" w:rsidRPr="00DB174A" w14:paraId="6030F411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9E7546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F710" w14:textId="77777777" w:rsidR="008F7F9F" w:rsidRPr="00DB174A" w:rsidRDefault="008F7F9F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E40BBC" w14:textId="77777777" w:rsidR="008F7F9F" w:rsidRPr="00DB174A" w:rsidRDefault="008F7F9F" w:rsidP="00DB174A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A30CDA" w14:textId="77777777" w:rsidR="008F7F9F" w:rsidRPr="00DB174A" w:rsidRDefault="008F7F9F" w:rsidP="00DB174A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8F7F9F" w:rsidRPr="00DB174A" w14:paraId="13133C48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100718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ECF22B" w14:textId="77777777" w:rsidR="008F7F9F" w:rsidRPr="00DB174A" w:rsidRDefault="008F7F9F" w:rsidP="00DB174A">
            <w:pPr>
              <w:jc w:val="both"/>
              <w:outlineLvl w:val="0"/>
              <w:rPr>
                <w:rFonts w:ascii="Arial" w:hAnsi="Arial" w:cs="Arial"/>
              </w:rPr>
            </w:pPr>
            <w:bookmarkStart w:id="23" w:name="_Toc38548362"/>
            <w:r w:rsidRPr="00DB174A">
              <w:rPr>
                <w:rFonts w:ascii="Arial" w:hAnsi="Arial" w:cs="Arial"/>
              </w:rPr>
              <w:t>pH-</w:t>
            </w:r>
            <w:r w:rsidR="00EF5AA2" w:rsidRPr="00DB174A">
              <w:rPr>
                <w:rFonts w:ascii="Arial" w:hAnsi="Arial" w:cs="Arial"/>
              </w:rPr>
              <w:t>METRE EN CONTINU</w:t>
            </w:r>
            <w:bookmarkEnd w:id="23"/>
          </w:p>
        </w:tc>
      </w:tr>
      <w:tr w:rsidR="009218FE" w:rsidRPr="00DB174A" w14:paraId="5840CD23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FC55EB" w14:textId="77777777" w:rsidR="009218FE" w:rsidRPr="00DB174A" w:rsidRDefault="009218FE" w:rsidP="00855AE1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790850" w14:textId="77777777" w:rsidR="009218FE" w:rsidRPr="00DB174A" w:rsidRDefault="009218FE" w:rsidP="00DB174A">
            <w:pPr>
              <w:jc w:val="both"/>
              <w:outlineLvl w:val="1"/>
              <w:rPr>
                <w:rFonts w:ascii="Arial" w:hAnsi="Arial" w:cs="Arial"/>
              </w:rPr>
            </w:pPr>
            <w:bookmarkStart w:id="24" w:name="_Toc38548363"/>
            <w:r w:rsidRPr="00DB174A">
              <w:rPr>
                <w:rFonts w:ascii="Arial" w:hAnsi="Arial" w:cs="Arial"/>
              </w:rPr>
              <w:t>ENDRESS</w:t>
            </w:r>
            <w:r w:rsidR="001F2118" w:rsidRPr="00DB174A">
              <w:rPr>
                <w:rFonts w:ascii="Arial" w:hAnsi="Arial" w:cs="Arial"/>
              </w:rPr>
              <w:t xml:space="preserve"> + </w:t>
            </w:r>
            <w:r w:rsidRPr="00DB174A">
              <w:rPr>
                <w:rFonts w:ascii="Arial" w:hAnsi="Arial" w:cs="Arial"/>
              </w:rPr>
              <w:t xml:space="preserve"> HAUSER</w:t>
            </w:r>
            <w:bookmarkEnd w:id="24"/>
          </w:p>
        </w:tc>
      </w:tr>
      <w:tr w:rsidR="008F7F9F" w:rsidRPr="00DB174A" w14:paraId="439DF4A3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0A9D05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369279" w14:textId="77777777" w:rsidR="008F7F9F" w:rsidRPr="00DB174A" w:rsidRDefault="00EF5AA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del pH en aigües de pretractament i tractades</w:t>
            </w:r>
          </w:p>
        </w:tc>
      </w:tr>
    </w:tbl>
    <w:p w14:paraId="1DBEF266" w14:textId="77777777" w:rsidR="008F7F9F" w:rsidRPr="00A77873" w:rsidRDefault="008F7F9F" w:rsidP="00B226A9">
      <w:pPr>
        <w:widowControl/>
        <w:spacing w:line="360" w:lineRule="auto"/>
        <w:jc w:val="both"/>
        <w:rPr>
          <w:rFonts w:ascii="Arial" w:hAnsi="Arial" w:cs="Arial"/>
        </w:rPr>
      </w:pPr>
    </w:p>
    <w:p w14:paraId="4165FD16" w14:textId="77777777" w:rsidR="008F7F9F" w:rsidRPr="001D206D" w:rsidRDefault="00CE3EFD" w:rsidP="00F54F98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01574CF0">
          <v:line id="_x0000_s2185" style="position:absolute;left:0;text-align:left;z-index:251656704;mso-position-horizontal:left" from="0,17pt" to="481.9pt,17pt"/>
        </w:pict>
      </w:r>
      <w:r w:rsidR="008F7F9F" w:rsidRPr="001D206D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1726"/>
        <w:gridCol w:w="1341"/>
        <w:gridCol w:w="6572"/>
      </w:tblGrid>
      <w:tr w:rsidR="008F7F9F" w:rsidRPr="00DB174A" w14:paraId="7C174949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AFA28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Elèctrode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A4B76BF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Elèctrode combinat de pH amb tecnologia inducció “Memosens” o similar de senyal digitat</w:t>
            </w:r>
          </w:p>
        </w:tc>
      </w:tr>
      <w:tr w:rsidR="008F7F9F" w:rsidRPr="00DB174A" w14:paraId="1E3B232A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38143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 xml:space="preserve">Diafragma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862B80A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Anell de PTFE</w:t>
            </w:r>
          </w:p>
        </w:tc>
      </w:tr>
      <w:tr w:rsidR="008F7F9F" w:rsidRPr="00DB174A" w14:paraId="28C6E43D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0B954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Electròlit de referència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592B8C3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Gel</w:t>
            </w:r>
          </w:p>
        </w:tc>
      </w:tr>
      <w:tr w:rsidR="008F7F9F" w:rsidRPr="00DB174A" w14:paraId="032ECFA4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EB201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Conductivitat mínima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76FB2E5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50 µS/cm</w:t>
            </w:r>
          </w:p>
        </w:tc>
      </w:tr>
      <w:tr w:rsidR="008F7F9F" w:rsidRPr="00DB174A" w14:paraId="04A72D2A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06EE4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E0AF007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 – 12 pH de -15ºC a 80ºC i a pressió max de 6 bar</w:t>
            </w:r>
          </w:p>
        </w:tc>
      </w:tr>
      <w:tr w:rsidR="008F7F9F" w:rsidRPr="00DB174A" w14:paraId="5A98E30B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C5809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Càmera o cel·la de lectura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694A1873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Composat amb càmera de flux per elèctrodes (3 units) amb connexió de presa a terra </w:t>
            </w:r>
          </w:p>
        </w:tc>
      </w:tr>
      <w:tr w:rsidR="008F7F9F" w:rsidRPr="00DB174A" w14:paraId="0C4849AE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B1316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Cables connexió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927F0A8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Cable per elèctrodes de pH/Redox amb sortida digital compatible “Memosens” o similar de </w:t>
            </w:r>
            <w:smartTag w:uri="urn:schemas-microsoft-com:office:smarttags" w:element="metricconverter">
              <w:smartTagPr>
                <w:attr w:name="ProductID" w:val="2 metres"/>
              </w:smartTagPr>
              <w:r w:rsidRPr="00DB174A">
                <w:rPr>
                  <w:rFonts w:ascii="Arial" w:hAnsi="Arial" w:cs="Arial"/>
                </w:rPr>
                <w:t>2 metres</w:t>
              </w:r>
            </w:smartTag>
            <w:r w:rsidRPr="00DB174A">
              <w:rPr>
                <w:rFonts w:ascii="Arial" w:hAnsi="Arial" w:cs="Arial"/>
              </w:rPr>
              <w:t xml:space="preserve"> de longitud mínima i terminals per regleta del transmissor.</w:t>
            </w:r>
          </w:p>
        </w:tc>
      </w:tr>
      <w:tr w:rsidR="008F7F9F" w:rsidRPr="00DB174A" w14:paraId="44A0FCA2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F5A5F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Unitat electrònica (Transmissor pH)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57AD743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Caixa per muntatge panel DIN ½; (IEC 61508); Protecció IP 67; Indicadors alarma amb LED’s; Plàstic (policarbonat)</w:t>
            </w:r>
          </w:p>
        </w:tc>
      </w:tr>
      <w:tr w:rsidR="008F7F9F" w:rsidRPr="00DB174A" w14:paraId="7F7580AD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89DC7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Precisió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899CDB6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0,2% de la lectura  o  </w:t>
            </w: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0,01 unit pH </w:t>
            </w:r>
          </w:p>
        </w:tc>
      </w:tr>
      <w:tr w:rsidR="008F7F9F" w:rsidRPr="00DB174A" w14:paraId="1457DE6F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66A93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Velocitat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1C381D1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Ajustable entre 0,5 i 15 m/seg.</w:t>
            </w:r>
          </w:p>
        </w:tc>
      </w:tr>
      <w:tr w:rsidR="008F7F9F" w:rsidRPr="00DB174A" w14:paraId="24DD84DE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D01F3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Temperatura màxima admissible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A406E8A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+ </w:t>
            </w:r>
            <w:smartTag w:uri="urn:schemas-microsoft-com:office:smarttags" w:element="metricconverter">
              <w:smartTagPr>
                <w:attr w:name="ProductID" w:val="80ﾰC"/>
              </w:smartTagPr>
              <w:r w:rsidRPr="00DB174A">
                <w:rPr>
                  <w:rFonts w:ascii="Arial" w:hAnsi="Arial" w:cs="Arial"/>
                </w:rPr>
                <w:t>80°C</w:t>
              </w:r>
            </w:smartTag>
            <w:r w:rsidRPr="00DB174A">
              <w:rPr>
                <w:rFonts w:ascii="Arial" w:hAnsi="Arial" w:cs="Arial"/>
              </w:rPr>
              <w:t xml:space="preserve"> / - </w:t>
            </w:r>
            <w:smartTag w:uri="urn:schemas-microsoft-com:office:smarttags" w:element="metricconverter">
              <w:smartTagPr>
                <w:attr w:name="ProductID" w:val="15ﾰC"/>
              </w:smartTagPr>
              <w:r w:rsidRPr="00DB174A">
                <w:rPr>
                  <w:rFonts w:ascii="Arial" w:hAnsi="Arial" w:cs="Arial"/>
                </w:rPr>
                <w:t>15°C</w:t>
              </w:r>
            </w:smartTag>
          </w:p>
        </w:tc>
      </w:tr>
      <w:tr w:rsidR="008F7F9F" w:rsidRPr="00DB174A" w14:paraId="48930C1E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EFF3B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 i potència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8D25852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230 V AC;  &lt; 20 VA</w:t>
            </w:r>
          </w:p>
        </w:tc>
      </w:tr>
      <w:tr w:rsidR="008F7F9F" w:rsidRPr="00DB174A" w14:paraId="55A0B3C5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4BBEE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3EA7BEC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de 2470 x 160 punts</w:t>
            </w:r>
          </w:p>
        </w:tc>
      </w:tr>
      <w:tr w:rsidR="008F7F9F" w:rsidRPr="00DB174A" w14:paraId="69812AFE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D7EC3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394AB6C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4 - 20 mA, HART a dos fils</w:t>
            </w:r>
          </w:p>
        </w:tc>
      </w:tr>
      <w:tr w:rsidR="008F7F9F" w:rsidRPr="00DB174A" w14:paraId="394B13E1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B4D88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8BA2C88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350 -450 mL/m</w:t>
            </w:r>
          </w:p>
        </w:tc>
      </w:tr>
      <w:tr w:rsidR="008F7F9F" w:rsidRPr="00DB174A" w14:paraId="2007A821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67A9B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ADA33F1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Màxim 10 bar</w:t>
            </w:r>
          </w:p>
        </w:tc>
      </w:tr>
      <w:tr w:rsidR="008F7F9F" w:rsidRPr="00DB174A" w14:paraId="5A87547E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9ABF7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mínimes instal·lació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3D7027D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Cel·la: 15x25x15 cm</w:t>
            </w:r>
            <w:r w:rsidR="00035F01" w:rsidRPr="00DB174A">
              <w:rPr>
                <w:rFonts w:ascii="Arial" w:hAnsi="Arial" w:cs="Arial"/>
              </w:rPr>
              <w:t xml:space="preserve">    T</w:t>
            </w:r>
            <w:r w:rsidRPr="00DB174A">
              <w:rPr>
                <w:rFonts w:ascii="Arial" w:hAnsi="Arial" w:cs="Arial"/>
              </w:rPr>
              <w:t>ransmissor: 20x25x20 cm</w:t>
            </w:r>
          </w:p>
        </w:tc>
      </w:tr>
      <w:tr w:rsidR="008F7F9F" w:rsidRPr="00DB174A" w14:paraId="0959B60C" w14:textId="77777777" w:rsidTr="001D206D">
        <w:trPr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152DF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794FA78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403B3E" w:rsidRPr="00DB174A" w14:paraId="0D5E5A40" w14:textId="77777777" w:rsidTr="001D206D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9A5C7" w14:textId="77777777" w:rsidR="00403B3E" w:rsidRPr="00DB174A" w:rsidRDefault="00403B3E" w:rsidP="00DB174A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74499EB4" w14:textId="77777777" w:rsidR="00403B3E" w:rsidRPr="00DB174A" w:rsidRDefault="00403B3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Programable mitjançant teclat </w:t>
            </w:r>
          </w:p>
          <w:p w14:paraId="475A504F" w14:textId="77777777" w:rsidR="00403B3E" w:rsidRPr="00DB174A" w:rsidRDefault="00403B3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calibració, autocomprovació i diagnòstic “in situ” i al laboratori</w:t>
            </w:r>
          </w:p>
          <w:p w14:paraId="6EC7B658" w14:textId="77777777" w:rsidR="00403B3E" w:rsidRPr="00DB174A" w:rsidRDefault="00403B3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7EAB5164" w14:textId="77777777" w:rsidR="00403B3E" w:rsidRPr="00DB174A" w:rsidRDefault="00403B3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castellà i per defecte en anglès</w:t>
            </w:r>
          </w:p>
        </w:tc>
      </w:tr>
      <w:tr w:rsidR="00403B3E" w:rsidRPr="00DB174A" w14:paraId="0D3D4ED5" w14:textId="77777777" w:rsidTr="001D206D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8F288" w14:textId="77777777" w:rsidR="00403B3E" w:rsidRPr="00DB174A" w:rsidRDefault="00403B3E" w:rsidP="00DB174A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8F7F9F" w:rsidRPr="00DB174A" w14:paraId="39646169" w14:textId="77777777" w:rsidTr="001D206D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60BF0" w14:textId="77777777" w:rsidR="00403B3E" w:rsidRPr="00DB174A" w:rsidRDefault="00403B3E" w:rsidP="00DB174A">
            <w:pPr>
              <w:keepNext/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lastRenderedPageBreak/>
              <w:t>DOCUMENTACIÓ</w:t>
            </w:r>
          </w:p>
          <w:p w14:paraId="77049F65" w14:textId="77777777" w:rsidR="008F7F9F" w:rsidRPr="00DB174A" w:rsidRDefault="008F7F9F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0763E227" w14:textId="77777777" w:rsidR="008F7F9F" w:rsidRPr="00DB174A" w:rsidRDefault="008F7F9F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1DE79A68" w14:textId="77777777" w:rsidR="008F7F9F" w:rsidRPr="00DB174A" w:rsidRDefault="008F7F9F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591B5003" w14:textId="77777777" w:rsidR="008F7F9F" w:rsidRPr="00DB174A" w:rsidRDefault="008F7F9F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verificació del fabricant i/o organisme competent</w:t>
            </w:r>
          </w:p>
          <w:p w14:paraId="07D960D4" w14:textId="77777777" w:rsidR="008F7F9F" w:rsidRPr="00DB174A" w:rsidRDefault="008F7F9F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Documentació preferentment en castellà i per defecte en anglès.</w:t>
            </w:r>
          </w:p>
        </w:tc>
      </w:tr>
      <w:tr w:rsidR="00403B3E" w:rsidRPr="00DB174A" w14:paraId="39B046CB" w14:textId="77777777" w:rsidTr="001D206D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9BC0E" w14:textId="77777777" w:rsidR="00403B3E" w:rsidRPr="00DB174A" w:rsidRDefault="00403B3E" w:rsidP="00DB174A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8F7F9F" w:rsidRPr="00DB174A" w14:paraId="0E5F5C7B" w14:textId="77777777" w:rsidTr="001D206D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8AE31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PROTOTIP DE REFERÈNCIA</w:t>
            </w:r>
          </w:p>
        </w:tc>
      </w:tr>
      <w:tr w:rsidR="008F7F9F" w:rsidRPr="00DB174A" w14:paraId="57C3B397" w14:textId="77777777" w:rsidTr="001D206D">
        <w:trPr>
          <w:jc w:val="center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7B6B8384" w14:textId="77777777" w:rsidR="008F7F9F" w:rsidRPr="00DB174A" w:rsidRDefault="001F2118" w:rsidP="00DB174A">
            <w:pPr>
              <w:keepNext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Fabricant</w:t>
            </w:r>
            <w:r w:rsidR="008F7F9F" w:rsidRPr="00DB174A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6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15EEE" w14:textId="77777777" w:rsidR="008F7F9F" w:rsidRPr="00DB174A" w:rsidRDefault="008F7F9F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ENDRESS</w:t>
            </w:r>
            <w:r w:rsidR="001F2118" w:rsidRPr="00DB174A">
              <w:rPr>
                <w:rFonts w:ascii="Arial" w:hAnsi="Arial" w:cs="Arial"/>
              </w:rPr>
              <w:t xml:space="preserve"> + </w:t>
            </w:r>
            <w:r w:rsidRPr="00DB174A">
              <w:rPr>
                <w:rFonts w:ascii="Arial" w:hAnsi="Arial" w:cs="Arial"/>
              </w:rPr>
              <w:t xml:space="preserve"> HAUSER, S.A.</w:t>
            </w:r>
            <w:r w:rsidR="001F2118" w:rsidRPr="00DB174A">
              <w:rPr>
                <w:rFonts w:ascii="Arial" w:hAnsi="Arial" w:cs="Arial"/>
              </w:rPr>
              <w:t xml:space="preserve"> </w:t>
            </w:r>
            <w:r w:rsidR="00C92107">
              <w:rPr>
                <w:rFonts w:ascii="Arial" w:hAnsi="Arial" w:cs="Arial"/>
              </w:rPr>
              <w:t>o similar</w:t>
            </w:r>
          </w:p>
        </w:tc>
      </w:tr>
      <w:tr w:rsidR="008F7F9F" w:rsidRPr="00DB174A" w14:paraId="2C5E2CCA" w14:textId="77777777" w:rsidTr="001D206D">
        <w:trPr>
          <w:jc w:val="center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9CD8D9D" w14:textId="77777777" w:rsidR="008F7F9F" w:rsidRPr="00DB174A" w:rsidRDefault="008F7F9F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E66C6" w14:textId="77777777" w:rsidR="008F7F9F" w:rsidRPr="00DB174A" w:rsidRDefault="008F7F9F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Elèctrode: E+H Orbisint CPS11D Memosens</w:t>
            </w:r>
          </w:p>
          <w:p w14:paraId="7C79903E" w14:textId="77777777" w:rsidR="008F7F9F" w:rsidRPr="00DB174A" w:rsidRDefault="008F7F9F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Càmera flux: E+H Flowfit W CPA250</w:t>
            </w:r>
          </w:p>
          <w:p w14:paraId="5E9FA451" w14:textId="77777777" w:rsidR="008F7F9F" w:rsidRPr="00DB174A" w:rsidRDefault="008F7F9F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Cable connexió: E+H Cable CYK10 Memosens</w:t>
            </w:r>
          </w:p>
          <w:p w14:paraId="2D6F92C4" w14:textId="77777777" w:rsidR="008F7F9F" w:rsidRPr="00DB174A" w:rsidRDefault="008F7F9F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Transmissor: E+H Liquiline M CM42</w:t>
            </w:r>
          </w:p>
        </w:tc>
      </w:tr>
    </w:tbl>
    <w:p w14:paraId="33E91514" w14:textId="77777777" w:rsidR="008F7F9F" w:rsidRPr="00A77873" w:rsidRDefault="008F7F9F" w:rsidP="008F7F9F">
      <w:pPr>
        <w:jc w:val="both"/>
        <w:rPr>
          <w:rFonts w:ascii="Arial" w:hAnsi="Arial" w:cs="Arial"/>
        </w:rPr>
      </w:pPr>
    </w:p>
    <w:p w14:paraId="0FDA75FD" w14:textId="77777777" w:rsidR="008F7F9F" w:rsidRDefault="008F7F9F" w:rsidP="008F7F9F">
      <w:pPr>
        <w:jc w:val="both"/>
        <w:rPr>
          <w:rFonts w:ascii="Arial" w:hAnsi="Arial" w:cs="Arial"/>
        </w:rPr>
      </w:pPr>
    </w:p>
    <w:p w14:paraId="4AED1698" w14:textId="77777777" w:rsidR="00B65F26" w:rsidRDefault="00B65F26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B65F26" w:rsidRPr="00DB174A" w14:paraId="07B27AFB" w14:textId="77777777" w:rsidTr="001D206D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04889B17" w14:textId="77777777" w:rsidR="00B65F26" w:rsidRPr="00DB174A" w:rsidRDefault="00B65F26" w:rsidP="0017035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B65F26" w:rsidRPr="00DB174A" w14:paraId="39E5F886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249672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425" w14:textId="77777777" w:rsidR="00B65F26" w:rsidRPr="00DB174A" w:rsidRDefault="00B65F26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F09C63" w14:textId="77777777" w:rsidR="00B65F26" w:rsidRPr="00DB174A" w:rsidRDefault="00B65F26" w:rsidP="00170357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AC5FD9" w14:textId="77777777" w:rsidR="00B65F26" w:rsidRPr="00DB174A" w:rsidRDefault="00B65F26" w:rsidP="001703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07/03/2001</w:t>
            </w:r>
          </w:p>
        </w:tc>
      </w:tr>
      <w:tr w:rsidR="00B65F26" w:rsidRPr="00DB174A" w14:paraId="0EA891CE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7C0DB6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26E193" w14:textId="77777777" w:rsidR="00B65F26" w:rsidRPr="00DB174A" w:rsidRDefault="00B65F26" w:rsidP="00170357">
            <w:pPr>
              <w:jc w:val="both"/>
              <w:outlineLvl w:val="0"/>
              <w:rPr>
                <w:rFonts w:ascii="Arial" w:hAnsi="Arial" w:cs="Arial"/>
              </w:rPr>
            </w:pPr>
            <w:bookmarkStart w:id="25" w:name="_Toc38548364"/>
            <w:r>
              <w:rPr>
                <w:rFonts w:ascii="Arial" w:hAnsi="Arial" w:cs="Arial"/>
              </w:rPr>
              <w:t>SENSOR DE TEMPERATURA I HUMITAT D’AMBIENT</w:t>
            </w:r>
            <w:bookmarkEnd w:id="25"/>
            <w:r>
              <w:rPr>
                <w:rFonts w:ascii="Arial" w:hAnsi="Arial" w:cs="Arial"/>
              </w:rPr>
              <w:t xml:space="preserve"> </w:t>
            </w:r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B65F26" w:rsidRPr="00DB174A" w14:paraId="0CB6C13B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EE57A9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A5E7B5" w14:textId="77777777" w:rsidR="00B65F26" w:rsidRPr="00DB174A" w:rsidRDefault="00B65F26" w:rsidP="00170357">
            <w:pPr>
              <w:jc w:val="both"/>
              <w:outlineLvl w:val="1"/>
              <w:rPr>
                <w:rFonts w:ascii="Arial" w:hAnsi="Arial" w:cs="Arial"/>
              </w:rPr>
            </w:pPr>
            <w:bookmarkStart w:id="26" w:name="_Toc38548365"/>
            <w:r>
              <w:rPr>
                <w:rFonts w:ascii="Arial" w:hAnsi="Arial" w:cs="Arial"/>
              </w:rPr>
              <w:t>TESTO</w:t>
            </w:r>
            <w:bookmarkEnd w:id="26"/>
            <w:r>
              <w:rPr>
                <w:rFonts w:ascii="Arial" w:hAnsi="Arial" w:cs="Arial"/>
              </w:rPr>
              <w:t xml:space="preserve"> </w:t>
            </w:r>
          </w:p>
        </w:tc>
      </w:tr>
      <w:tr w:rsidR="00B65F26" w:rsidRPr="00DB174A" w14:paraId="6CEA92DC" w14:textId="77777777" w:rsidTr="001D206D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1FA9EE" w14:textId="77777777" w:rsidR="00B65F26" w:rsidRPr="00DB174A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C703D4" w14:textId="77777777" w:rsidR="00B65F26" w:rsidRPr="00DB174A" w:rsidRDefault="00B65F26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Arrencar i parar extractors de ventilació </w:t>
            </w:r>
          </w:p>
        </w:tc>
      </w:tr>
    </w:tbl>
    <w:p w14:paraId="7E11009F" w14:textId="77777777" w:rsidR="00B65F26" w:rsidRPr="000B490E" w:rsidRDefault="00B65F26" w:rsidP="000B490E">
      <w:pPr>
        <w:widowControl/>
        <w:spacing w:line="360" w:lineRule="auto"/>
        <w:jc w:val="both"/>
        <w:rPr>
          <w:rFonts w:ascii="Arial" w:hAnsi="Arial" w:cs="Arial"/>
        </w:rPr>
      </w:pPr>
    </w:p>
    <w:p w14:paraId="6D51D9F5" w14:textId="77777777" w:rsidR="00B65F26" w:rsidRPr="001D206D" w:rsidRDefault="00CE3EFD" w:rsidP="001D206D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0D2F4FF5">
          <v:line id="_x0000_s2197" style="position:absolute;left:0;text-align:left;z-index:251670016" from=".65pt,17.5pt" to="482.55pt,17.5pt" strokeweight=".5pt"/>
        </w:pict>
      </w:r>
      <w:r w:rsidR="00B65F26" w:rsidRPr="001D206D">
        <w:rPr>
          <w:rFonts w:ascii="Arial" w:hAnsi="Arial" w:cs="Arial"/>
          <w:b/>
          <w:bCs/>
          <w:i/>
        </w:rPr>
        <w:t>CARACTERÍSTIQUES</w:t>
      </w:r>
    </w:p>
    <w:tbl>
      <w:tblPr>
        <w:tblStyle w:val="Tablaconcuadrcula"/>
        <w:tblW w:w="9639" w:type="dxa"/>
        <w:jc w:val="center"/>
        <w:tblCellMar>
          <w:top w:w="57" w:type="dxa"/>
          <w:left w:w="0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37"/>
        <w:gridCol w:w="7102"/>
      </w:tblGrid>
      <w:tr w:rsidR="00B65F26" w:rsidRPr="00170357" w14:paraId="02DE4C03" w14:textId="77777777" w:rsidTr="000B490E">
        <w:trPr>
          <w:jc w:val="center"/>
        </w:trPr>
        <w:tc>
          <w:tcPr>
            <w:tcW w:w="8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37221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  <w:r w:rsidRPr="00170357">
              <w:rPr>
                <w:rFonts w:ascii="Arial" w:hAnsi="Arial" w:cs="Arial"/>
              </w:rPr>
              <w:t>Sensor multiparamètric</w:t>
            </w:r>
          </w:p>
        </w:tc>
      </w:tr>
      <w:tr w:rsidR="00B65F26" w:rsidRPr="00170357" w14:paraId="0AD125A8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16B17C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170357">
              <w:rPr>
                <w:rFonts w:ascii="Arial" w:hAnsi="Arial" w:cs="Arial"/>
                <w:b/>
                <w:bCs/>
              </w:rPr>
              <w:t>Canals entrada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72A3A3D5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  <w:r w:rsidRPr="00170357">
              <w:rPr>
                <w:rFonts w:ascii="Arial" w:hAnsi="Arial" w:cs="Arial"/>
              </w:rPr>
              <w:t>2</w:t>
            </w:r>
          </w:p>
        </w:tc>
      </w:tr>
      <w:tr w:rsidR="00B65F26" w:rsidRPr="00170357" w14:paraId="734F28D2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E5A80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170357">
              <w:rPr>
                <w:rFonts w:ascii="Arial" w:hAnsi="Arial" w:cs="Arial"/>
                <w:b/>
                <w:bCs/>
              </w:rPr>
              <w:t>Sortides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1A02AA62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  <w:r w:rsidRPr="00170357">
              <w:rPr>
                <w:rFonts w:ascii="Arial" w:hAnsi="Arial" w:cs="Arial"/>
              </w:rPr>
              <w:t>2 analògiques 4..20 mA, 4 relés</w:t>
            </w:r>
          </w:p>
        </w:tc>
      </w:tr>
      <w:tr w:rsidR="00B65F26" w:rsidRPr="00170357" w14:paraId="10143F22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DDFB79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65051C1C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170357" w14:paraId="7A1F6EEB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C6B079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170357">
              <w:rPr>
                <w:rFonts w:ascii="Arial" w:hAnsi="Arial" w:cs="Arial"/>
                <w:b/>
                <w:bCs/>
              </w:rPr>
              <w:t xml:space="preserve">Sensor Temperatura 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286D09D8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  <w:r w:rsidRPr="00170357">
              <w:rPr>
                <w:rFonts w:ascii="Arial" w:hAnsi="Arial" w:cs="Arial"/>
              </w:rPr>
              <w:t>Rang -20ºC- 70 ºC</w:t>
            </w:r>
          </w:p>
        </w:tc>
      </w:tr>
      <w:tr w:rsidR="00B65F26" w:rsidRPr="00170357" w14:paraId="5596FEF4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EF2A34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</w:rPr>
            </w:pPr>
            <w:r w:rsidRPr="00170357">
              <w:rPr>
                <w:rFonts w:ascii="Arial" w:hAnsi="Arial" w:cs="Arial"/>
                <w:b/>
                <w:bCs/>
              </w:rPr>
              <w:t>Sensor Humitat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4C32D80B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  <w:r w:rsidRPr="00170357">
              <w:rPr>
                <w:rFonts w:ascii="Arial" w:hAnsi="Arial" w:cs="Arial"/>
              </w:rPr>
              <w:t>0 ... 100 %HR (muntatge mural)</w:t>
            </w:r>
          </w:p>
        </w:tc>
      </w:tr>
      <w:tr w:rsidR="00B65F26" w:rsidRPr="00170357" w14:paraId="7A73060A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BFB221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01216D84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170357" w14:paraId="298B16E7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BBAA77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1F876DC6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</w:p>
        </w:tc>
      </w:tr>
      <w:tr w:rsidR="00B65F26" w:rsidRPr="00170357" w14:paraId="7F715AC8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FA6AD1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  <w:u w:val="single"/>
              </w:rPr>
            </w:pPr>
            <w:r w:rsidRPr="00170357">
              <w:rPr>
                <w:rFonts w:ascii="Arial" w:hAnsi="Arial" w:cs="Arial"/>
                <w:b/>
                <w:bCs/>
                <w:u w:val="single"/>
              </w:rPr>
              <w:t>TIPUS</w:t>
            </w:r>
          </w:p>
          <w:p w14:paraId="3CE0B808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1400D829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  <w:r w:rsidRPr="00170357">
              <w:rPr>
                <w:rFonts w:ascii="Arial" w:hAnsi="Arial" w:cs="Arial"/>
              </w:rPr>
              <w:t>6651 – Amb sonda d’humitat i temperatura ambient</w:t>
            </w:r>
          </w:p>
        </w:tc>
      </w:tr>
      <w:tr w:rsidR="00B65F26" w:rsidRPr="00170357" w14:paraId="56ED7182" w14:textId="77777777" w:rsidTr="000B490E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B4AC35" w14:textId="77777777" w:rsidR="00B65F26" w:rsidRPr="00170357" w:rsidRDefault="00B65F26" w:rsidP="00170357">
            <w:pPr>
              <w:rPr>
                <w:rFonts w:ascii="Arial" w:hAnsi="Arial" w:cs="Arial"/>
                <w:b/>
                <w:bCs/>
                <w:u w:val="single"/>
              </w:rPr>
            </w:pPr>
            <w:r w:rsidRPr="00170357">
              <w:rPr>
                <w:rFonts w:ascii="Arial" w:hAnsi="Arial" w:cs="Arial"/>
                <w:b/>
                <w:bCs/>
                <w:u w:val="single"/>
              </w:rPr>
              <w:t>FABRICANT</w:t>
            </w:r>
          </w:p>
        </w:tc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</w:tcPr>
          <w:p w14:paraId="403F4957" w14:textId="77777777" w:rsidR="00B65F26" w:rsidRPr="00170357" w:rsidRDefault="00B65F26" w:rsidP="00170357">
            <w:pPr>
              <w:jc w:val="both"/>
              <w:rPr>
                <w:rFonts w:ascii="Arial" w:hAnsi="Arial" w:cs="Arial"/>
              </w:rPr>
            </w:pPr>
            <w:r w:rsidRPr="00170357">
              <w:rPr>
                <w:rFonts w:ascii="Arial" w:hAnsi="Arial" w:cs="Arial"/>
              </w:rPr>
              <w:t>TESTO</w:t>
            </w:r>
            <w:r w:rsidR="00C92107">
              <w:rPr>
                <w:rFonts w:ascii="Arial" w:hAnsi="Arial" w:cs="Arial"/>
              </w:rPr>
              <w:t xml:space="preserve"> o similar</w:t>
            </w:r>
          </w:p>
        </w:tc>
      </w:tr>
    </w:tbl>
    <w:p w14:paraId="6E287F6F" w14:textId="77777777" w:rsidR="00B65F26" w:rsidRPr="00170357" w:rsidRDefault="00B65F26" w:rsidP="00B65F26">
      <w:pPr>
        <w:jc w:val="both"/>
        <w:rPr>
          <w:rFonts w:ascii="Arial" w:hAnsi="Arial" w:cs="Arial"/>
        </w:rPr>
      </w:pPr>
    </w:p>
    <w:p w14:paraId="22ADC527" w14:textId="77777777" w:rsidR="00521657" w:rsidRDefault="00521657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521657" w:rsidRPr="00DB174A" w14:paraId="3677FD29" w14:textId="77777777" w:rsidTr="00CC60B2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7F713E82" w14:textId="77777777" w:rsidR="00521657" w:rsidRPr="00DB174A" w:rsidRDefault="00521657" w:rsidP="00170357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521657" w:rsidRPr="00DB174A" w14:paraId="40C2D8E9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37D228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E37" w14:textId="77777777" w:rsidR="00521657" w:rsidRPr="00DB174A" w:rsidRDefault="00521657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DC2AFA" w14:textId="77777777" w:rsidR="00521657" w:rsidRPr="00DB174A" w:rsidRDefault="00521657" w:rsidP="00170357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6967E1" w14:textId="77777777" w:rsidR="00521657" w:rsidRPr="00DB174A" w:rsidRDefault="00521657" w:rsidP="00170357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521657" w:rsidRPr="00DB174A" w14:paraId="6B66A9F9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84900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E53D1E" w14:textId="77777777" w:rsidR="00521657" w:rsidRPr="00DB174A" w:rsidRDefault="00521657" w:rsidP="00170357">
            <w:pPr>
              <w:jc w:val="both"/>
              <w:outlineLvl w:val="0"/>
              <w:rPr>
                <w:rFonts w:ascii="Arial" w:hAnsi="Arial" w:cs="Arial"/>
              </w:rPr>
            </w:pPr>
            <w:bookmarkStart w:id="27" w:name="_Toc38548366"/>
            <w:r>
              <w:rPr>
                <w:rFonts w:ascii="Arial" w:hAnsi="Arial" w:cs="Arial"/>
              </w:rPr>
              <w:t>SISTEMA DETECCIÓ FALTA D’OXIGEN</w:t>
            </w:r>
            <w:bookmarkEnd w:id="27"/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521657" w:rsidRPr="00DB174A" w14:paraId="3A67890C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39BE2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D012A2" w14:textId="77777777" w:rsidR="00521657" w:rsidRPr="00DB174A" w:rsidRDefault="00521657" w:rsidP="00170357">
            <w:pPr>
              <w:jc w:val="both"/>
              <w:outlineLvl w:val="1"/>
              <w:rPr>
                <w:rFonts w:ascii="Arial" w:hAnsi="Arial" w:cs="Arial"/>
              </w:rPr>
            </w:pPr>
            <w:bookmarkStart w:id="28" w:name="_Toc38548367"/>
            <w:r>
              <w:rPr>
                <w:rFonts w:ascii="Arial" w:hAnsi="Arial" w:cs="Arial"/>
              </w:rPr>
              <w:t>DRÄGER Safety</w:t>
            </w:r>
            <w:bookmarkEnd w:id="28"/>
          </w:p>
        </w:tc>
      </w:tr>
      <w:tr w:rsidR="00521657" w:rsidRPr="00DB174A" w14:paraId="2A982E04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01740B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CD85F1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Sistema de seguretat contra la falta d’oxigen en espais confinat de gran àrea, volum o longitud, per exemple túnels</w:t>
            </w:r>
          </w:p>
        </w:tc>
      </w:tr>
    </w:tbl>
    <w:p w14:paraId="2B2A2386" w14:textId="77777777" w:rsidR="00521657" w:rsidRPr="00A77873" w:rsidRDefault="00521657" w:rsidP="00521657">
      <w:pPr>
        <w:widowControl/>
        <w:spacing w:line="360" w:lineRule="auto"/>
        <w:jc w:val="both"/>
        <w:rPr>
          <w:rFonts w:ascii="Arial" w:hAnsi="Arial" w:cs="Arial"/>
        </w:rPr>
      </w:pPr>
    </w:p>
    <w:p w14:paraId="0AA19DE1" w14:textId="77777777" w:rsidR="00521657" w:rsidRPr="00CC60B2" w:rsidRDefault="00CE3EFD" w:rsidP="00521657">
      <w:pPr>
        <w:widowControl/>
        <w:spacing w:line="600" w:lineRule="auto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6B1B2964">
          <v:line id="_x0000_s2193" style="position:absolute;left:0;text-align:left;z-index:251663872;mso-position-horizontal:left" from="0,17pt" to="481.9pt,17pt"/>
        </w:pict>
      </w:r>
      <w:r w:rsidR="00521657" w:rsidRPr="00CC60B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85" w:type="dxa"/>
          <w:right w:w="113" w:type="dxa"/>
        </w:tblCellMar>
        <w:tblLook w:val="01E0" w:firstRow="1" w:lastRow="1" w:firstColumn="1" w:lastColumn="1" w:noHBand="0" w:noVBand="0"/>
      </w:tblPr>
      <w:tblGrid>
        <w:gridCol w:w="2629"/>
        <w:gridCol w:w="438"/>
        <w:gridCol w:w="6572"/>
      </w:tblGrid>
      <w:tr w:rsidR="00521657" w:rsidRPr="00DB174A" w14:paraId="2D1F8274" w14:textId="77777777" w:rsidTr="0032647A">
        <w:trPr>
          <w:trHeight w:val="2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5327E2D" w14:textId="77777777" w:rsidR="00521657" w:rsidRPr="00DB174A" w:rsidRDefault="00521657" w:rsidP="003264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CONJUNT SISTEMA</w:t>
            </w:r>
          </w:p>
        </w:tc>
      </w:tr>
      <w:tr w:rsidR="00521657" w:rsidRPr="00DB174A" w14:paraId="457D9E91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DC6A98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Format per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20384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Detectors de gasos tòxics o oxigen, centraleta de control per a 4 detectors, conjunt senyalització acústica,  lluminosa i accessoris; i cablejat elèctric</w:t>
            </w:r>
          </w:p>
        </w:tc>
      </w:tr>
      <w:tr w:rsidR="00521657" w:rsidRPr="00DB174A" w14:paraId="4928BD87" w14:textId="77777777" w:rsidTr="0032647A">
        <w:trPr>
          <w:trHeight w:val="2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F3902AE" w14:textId="77777777" w:rsidR="00521657" w:rsidRPr="00DB174A" w:rsidRDefault="00521657" w:rsidP="003264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DETECCIÓ D’OXIGEN</w:t>
            </w:r>
          </w:p>
        </w:tc>
      </w:tr>
      <w:tr w:rsidR="00521657" w:rsidRPr="00DB174A" w14:paraId="1DE60D94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AFBC8AC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E4626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Transmissor de camp amb cèl·lula electroquímica homologat com a seguretat intrínseca</w:t>
            </w:r>
          </w:p>
        </w:tc>
      </w:tr>
      <w:tr w:rsidR="00521657" w:rsidRPr="00DB174A" w14:paraId="02FE59C3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A39E37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96758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Oxigen de 0 a 25% de volum</w:t>
            </w:r>
          </w:p>
        </w:tc>
      </w:tr>
      <w:tr w:rsidR="00521657" w:rsidRPr="00DB174A" w14:paraId="04673987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C6498E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Sortida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0C3E0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Analògica 4-20 mA, manteniment 3,4 mA constants i error amb &gt; 3,2 mA</w:t>
            </w:r>
          </w:p>
        </w:tc>
      </w:tr>
      <w:tr w:rsidR="00521657" w:rsidRPr="00DB174A" w14:paraId="40AD2727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1698A8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Alimentació 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B29BF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a 30 Vcc, 2 fils</w:t>
            </w:r>
          </w:p>
        </w:tc>
      </w:tr>
      <w:tr w:rsidR="00521657" w:rsidRPr="00DB174A" w14:paraId="76E39069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C3E7CC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Condicions ambientals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054C6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 – 40 a + 65 ºC</w:t>
            </w:r>
          </w:p>
          <w:p w14:paraId="74E11DB2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Pressió 700 a 1300 hPa</w:t>
            </w:r>
          </w:p>
          <w:p w14:paraId="7B3D39E9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Humitat 0 – 100 % sense condensació</w:t>
            </w:r>
          </w:p>
        </w:tc>
      </w:tr>
      <w:tr w:rsidR="00521657" w:rsidRPr="00DB174A" w14:paraId="303CA2D5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27F439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Protecció carcassa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0EDB8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 66/67, premsaestopes M20</w:t>
            </w:r>
          </w:p>
        </w:tc>
      </w:tr>
      <w:tr w:rsidR="00521657" w:rsidRPr="00DB174A" w14:paraId="75FF6EE4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3F89F1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Homologacions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B9DBF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ATEX II 1 G, II 3G i II 3D</w:t>
            </w:r>
          </w:p>
        </w:tc>
      </w:tr>
      <w:tr w:rsidR="00521657" w:rsidRPr="00DB174A" w14:paraId="7CCD426A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4E1E1B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Marcatge CE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5E69F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Comptabilitat electromagnètica 89/336/EEC</w:t>
            </w:r>
          </w:p>
        </w:tc>
      </w:tr>
      <w:tr w:rsidR="00521657" w:rsidRPr="00DB174A" w14:paraId="20D117EF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79E8D9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Dades comanda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6AEEB" w14:textId="77777777" w:rsidR="00521657" w:rsidRPr="00F321D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Polytron 3000 O</w:t>
            </w:r>
            <w:r w:rsidRPr="00F321DA"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>de 0 a 25%, referència POL-C-0</w:t>
            </w:r>
            <w:r w:rsidRPr="00F321DA"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>-25</w:t>
            </w:r>
          </w:p>
        </w:tc>
      </w:tr>
      <w:tr w:rsidR="00521657" w:rsidRPr="00363597" w14:paraId="7B735343" w14:textId="77777777" w:rsidTr="0032647A">
        <w:trPr>
          <w:trHeight w:val="2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08FE5E6" w14:textId="77777777" w:rsidR="00521657" w:rsidRPr="00363597" w:rsidRDefault="00521657" w:rsidP="0032647A">
            <w:pPr>
              <w:jc w:val="center"/>
              <w:rPr>
                <w:rFonts w:ascii="Arial" w:hAnsi="Arial" w:cs="Arial"/>
                <w:b/>
              </w:rPr>
            </w:pPr>
            <w:r w:rsidRPr="00363597">
              <w:rPr>
                <w:rFonts w:ascii="Arial" w:hAnsi="Arial" w:cs="Arial"/>
                <w:b/>
              </w:rPr>
              <w:t>CENTRALETA SISTEMA DE CONTROL</w:t>
            </w:r>
          </w:p>
        </w:tc>
      </w:tr>
      <w:tr w:rsidR="00521657" w:rsidRPr="00DB174A" w14:paraId="180E7FE8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4E1FB6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5205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Unitat de control independent, petita i flexible per a la detecció de gasos i oxigen, de baix manteniment i per a una protecció fiable, per a muntatge en paret</w:t>
            </w:r>
          </w:p>
        </w:tc>
      </w:tr>
      <w:tr w:rsidR="00521657" w:rsidRPr="00DB174A" w14:paraId="6B2A8A79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4DA4F2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Gas i rang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DC48F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Oxigen amb rang a definir pel usuari</w:t>
            </w:r>
          </w:p>
        </w:tc>
      </w:tr>
      <w:tr w:rsidR="00521657" w:rsidRPr="00DB174A" w14:paraId="24A89E08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0F2CB5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Alimentació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2F333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Vcc /110 a 230 Vac, 50 Hz</w:t>
            </w:r>
          </w:p>
        </w:tc>
      </w:tr>
      <w:tr w:rsidR="00521657" w:rsidRPr="00DB174A" w14:paraId="38A40BFC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C35CB7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Entrades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8C115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Transmissor de 4-20 mA, 2 fils</w:t>
            </w:r>
          </w:p>
        </w:tc>
      </w:tr>
      <w:tr w:rsidR="00521657" w:rsidRPr="00DB174A" w14:paraId="68F29D55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6C95B9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Sortides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87F25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 relés d’alarma, un de fallo i un d’alarma acústica, lliures de tensió de 2 A, 250 V</w:t>
            </w:r>
          </w:p>
        </w:tc>
      </w:tr>
      <w:tr w:rsidR="00521657" w:rsidRPr="00DB174A" w14:paraId="2F7E2DFC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8ABF7D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Interfase de l’usuari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0F0AE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 3 botons, display matricial de LEDs, RS 232 per a software de configuració, interfase Modbus</w:t>
            </w:r>
          </w:p>
        </w:tc>
      </w:tr>
      <w:tr w:rsidR="00521657" w:rsidRPr="00DB174A" w14:paraId="6F306544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B6F03F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Condicions ambientals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B503F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 -20 a + 60 ºC</w:t>
            </w:r>
          </w:p>
          <w:p w14:paraId="2FB22C92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Pressió 700 a 1300 hPa</w:t>
            </w:r>
          </w:p>
          <w:p w14:paraId="6164B2E8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Humitat 0 – 90 %</w:t>
            </w:r>
          </w:p>
        </w:tc>
      </w:tr>
      <w:tr w:rsidR="00521657" w:rsidRPr="00DB174A" w14:paraId="22FC9AF4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A9CCA1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Protecció ambiental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BF7C2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 54</w:t>
            </w:r>
          </w:p>
        </w:tc>
      </w:tr>
      <w:tr w:rsidR="00521657" w:rsidRPr="00DB174A" w14:paraId="7B6716B9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D15570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Homologacions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77883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ATEX EX II</w:t>
            </w:r>
          </w:p>
        </w:tc>
      </w:tr>
      <w:tr w:rsidR="00521657" w:rsidRPr="00DB174A" w14:paraId="032C156A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DFAEF1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Marcatge CE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73794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Comptabilitat electromagnètica 89/336/EEC</w:t>
            </w:r>
          </w:p>
        </w:tc>
      </w:tr>
      <w:tr w:rsidR="00521657" w:rsidRPr="00DB174A" w14:paraId="4A32EE4E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3E45AB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Dades comanda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399DF" w14:textId="77777777" w:rsidR="00521657" w:rsidRPr="00F321D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Regard 2400, muntatge paret, referència SC00014</w:t>
            </w:r>
          </w:p>
        </w:tc>
      </w:tr>
      <w:tr w:rsidR="00521657" w:rsidRPr="00DB174A" w14:paraId="07547731" w14:textId="77777777" w:rsidTr="0032647A">
        <w:trPr>
          <w:trHeight w:val="2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EED0E90" w14:textId="77777777" w:rsidR="00521657" w:rsidRPr="009177C6" w:rsidRDefault="00521657" w:rsidP="0032647A">
            <w:pPr>
              <w:jc w:val="center"/>
              <w:rPr>
                <w:rFonts w:ascii="Arial" w:hAnsi="Arial" w:cs="Arial"/>
                <w:b/>
              </w:rPr>
            </w:pPr>
            <w:r w:rsidRPr="009177C6">
              <w:rPr>
                <w:rFonts w:ascii="Arial" w:hAnsi="Arial" w:cs="Arial"/>
                <w:b/>
              </w:rPr>
              <w:t>SENYALITZACIÓ ACÚSTICA I LLUMINOSA</w:t>
            </w:r>
          </w:p>
        </w:tc>
      </w:tr>
      <w:tr w:rsidR="00521657" w:rsidRPr="00DB174A" w14:paraId="040DBA4D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6D5436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Tipus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8B69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Senyalització lluminosa, d’aplicació com semàfor, a instal·lar en les entrades (verd: sense perill, vermell:perill o fallo. Prohibit entrar)</w:t>
            </w:r>
          </w:p>
          <w:p w14:paraId="07A51549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Avisador acústic per  avisar al personal que està en l’interior</w:t>
            </w:r>
          </w:p>
          <w:p w14:paraId="632E58B3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Conjunts apilables fins a 5 unitats en una base</w:t>
            </w:r>
          </w:p>
        </w:tc>
      </w:tr>
      <w:tr w:rsidR="00521657" w:rsidRPr="00DB174A" w14:paraId="0D7A7DEE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B0C556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Llum permanent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F31E9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Verd, consum 30 mA a 230 Vca</w:t>
            </w:r>
          </w:p>
        </w:tc>
      </w:tr>
      <w:tr w:rsidR="00521657" w:rsidRPr="00DB174A" w14:paraId="37A12E1A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3DD579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Llum estroboscòpica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35DC4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Vermella, energia 3J, consum 26 mA a 230 Vca</w:t>
            </w:r>
          </w:p>
        </w:tc>
      </w:tr>
      <w:tr w:rsidR="00521657" w:rsidRPr="00DB174A" w14:paraId="1AE7718C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7265B3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Sirena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45E17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Intensitat sonora sel·leccionable a 107 o 85 dB</w:t>
            </w:r>
          </w:p>
          <w:p w14:paraId="6A8A7EEE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Tó sel·leccionable entre continu o polsant</w:t>
            </w:r>
          </w:p>
          <w:p w14:paraId="5E3463D9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Consum 40 mA a 230 Vca </w:t>
            </w:r>
          </w:p>
        </w:tc>
      </w:tr>
      <w:tr w:rsidR="00521657" w:rsidRPr="00DB174A" w14:paraId="0F48D364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FBC90C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Condicions ambientals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CAC3F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 -20 a + 60 ºC</w:t>
            </w:r>
          </w:p>
        </w:tc>
      </w:tr>
      <w:tr w:rsidR="00521657" w:rsidRPr="00DB174A" w14:paraId="2E895FA7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E26962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Protecció ambiental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1CE6F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 65</w:t>
            </w:r>
          </w:p>
        </w:tc>
      </w:tr>
      <w:tr w:rsidR="00521657" w:rsidRPr="00DB174A" w14:paraId="57A67472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274FA6" w14:textId="77777777" w:rsidR="00521657" w:rsidRPr="00DB174A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Dades comanda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862B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Conjunt sirena llums verda i vermella, referència ALARMACOMBIRO</w:t>
            </w:r>
          </w:p>
          <w:p w14:paraId="09530AEC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Llum permanent verda, referència 22860304</w:t>
            </w:r>
          </w:p>
          <w:p w14:paraId="51D6B768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Llum estroboscòpica Xènon vermella, referència 22860702</w:t>
            </w:r>
          </w:p>
          <w:p w14:paraId="3546E90C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Sirena, referència 22861102</w:t>
            </w:r>
          </w:p>
          <w:p w14:paraId="7C674A25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 horitzontal (muntatge paret, referència 22850310</w:t>
            </w:r>
          </w:p>
          <w:p w14:paraId="21947703" w14:textId="77777777" w:rsidR="00521657" w:rsidRPr="00F321D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Làmpada filament 230 Vca, referència 22610225</w:t>
            </w:r>
          </w:p>
        </w:tc>
      </w:tr>
      <w:tr w:rsidR="00521657" w:rsidRPr="007F79CB" w14:paraId="2AFE712C" w14:textId="77777777" w:rsidTr="0032647A">
        <w:trPr>
          <w:trHeight w:val="2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7CE28C2" w14:textId="77777777" w:rsidR="00521657" w:rsidRPr="007F79CB" w:rsidRDefault="00521657" w:rsidP="0032647A">
            <w:pPr>
              <w:jc w:val="center"/>
              <w:rPr>
                <w:rFonts w:ascii="Arial" w:hAnsi="Arial" w:cs="Arial"/>
                <w:b/>
              </w:rPr>
            </w:pPr>
            <w:r w:rsidRPr="007F79CB">
              <w:rPr>
                <w:rFonts w:ascii="Arial" w:hAnsi="Arial" w:cs="Arial"/>
                <w:b/>
              </w:rPr>
              <w:t>CABLEJAT</w:t>
            </w:r>
          </w:p>
        </w:tc>
      </w:tr>
      <w:tr w:rsidR="00521657" w:rsidRPr="00DB174A" w14:paraId="1842A0BE" w14:textId="77777777" w:rsidTr="00CC60B2">
        <w:trPr>
          <w:trHeight w:val="213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485E87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Alimentació centraleta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F4E10" w14:textId="77777777" w:rsidR="00521657" w:rsidRPr="00831008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0,6/1 KV designació RZ1-K de 3 x 1,5 mm</w:t>
            </w:r>
            <w:r w:rsidRPr="007F79CB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</w:p>
        </w:tc>
      </w:tr>
      <w:tr w:rsidR="00521657" w:rsidRPr="00DB174A" w14:paraId="6927FDDE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1D6633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Detectors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68FD0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300/500 V designació SOZ1-K de 3 x 1,5 mm2, amb apantallament</w:t>
            </w:r>
          </w:p>
        </w:tc>
      </w:tr>
      <w:tr w:rsidR="00521657" w:rsidRPr="00DB174A" w14:paraId="1FAD6C6B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432FA6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Senyalització lumínica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7D2C4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300/500 V designació SOZ1-K 3 x 1,5 mm2</w:t>
            </w:r>
          </w:p>
        </w:tc>
      </w:tr>
      <w:tr w:rsidR="00521657" w:rsidRPr="00DB174A" w14:paraId="24FBC595" w14:textId="77777777" w:rsidTr="00CC60B2"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24F5B9" w14:textId="77777777" w:rsidR="00521657" w:rsidRDefault="00521657" w:rsidP="0017035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Senyalització acústica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3A488" w14:textId="77777777" w:rsidR="00521657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300/500 V designació SOZ1-K 3 x 1,5 mm2</w:t>
            </w:r>
          </w:p>
        </w:tc>
      </w:tr>
      <w:tr w:rsidR="00521657" w:rsidRPr="006D0987" w14:paraId="11116C72" w14:textId="77777777" w:rsidTr="0032647A">
        <w:trPr>
          <w:trHeight w:val="227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9D7A63D" w14:textId="77777777" w:rsidR="00521657" w:rsidRPr="006D0987" w:rsidRDefault="00521657" w:rsidP="0032647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GARANTIA, </w:t>
            </w:r>
            <w:r w:rsidRPr="006D0987">
              <w:rPr>
                <w:rFonts w:ascii="Arial" w:hAnsi="Arial" w:cs="Arial"/>
                <w:b/>
              </w:rPr>
              <w:t>INFORMACIÓ I DOCUMENTACIÓ PEL USUARI</w:t>
            </w:r>
          </w:p>
        </w:tc>
      </w:tr>
      <w:tr w:rsidR="00521657" w:rsidRPr="00DB174A" w14:paraId="3B13A179" w14:textId="77777777" w:rsidTr="00CC60B2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A15AC" w14:textId="77777777" w:rsidR="00521657" w:rsidRPr="00DB174A" w:rsidRDefault="00521657" w:rsidP="00170357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3A9E5388" w14:textId="77777777" w:rsidR="00521657" w:rsidRPr="00DB174A" w:rsidRDefault="00521657" w:rsidP="00521657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66F75F65" w14:textId="77777777" w:rsidR="00521657" w:rsidRPr="00760113" w:rsidRDefault="00521657" w:rsidP="00521657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català o castellà i per defecte en anglès</w:t>
            </w:r>
          </w:p>
        </w:tc>
      </w:tr>
      <w:tr w:rsidR="00521657" w:rsidRPr="00DB174A" w14:paraId="0E5C7721" w14:textId="77777777" w:rsidTr="00CC60B2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67B7D" w14:textId="77777777" w:rsidR="00521657" w:rsidRPr="00DB174A" w:rsidRDefault="00521657" w:rsidP="00170357">
            <w:pPr>
              <w:keepNext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DOCUMENTACIÓ</w:t>
            </w:r>
          </w:p>
        </w:tc>
      </w:tr>
      <w:tr w:rsidR="00521657" w:rsidRPr="00DB174A" w14:paraId="045FE130" w14:textId="77777777" w:rsidTr="00CC60B2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2E543" w14:textId="77777777" w:rsidR="00521657" w:rsidRPr="00DB174A" w:rsidRDefault="00521657" w:rsidP="0017035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6331FEA0" w14:textId="77777777" w:rsidR="00521657" w:rsidRPr="00DB174A" w:rsidRDefault="00521657" w:rsidP="0017035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10021E50" w14:textId="77777777" w:rsidR="00521657" w:rsidRPr="00DB174A" w:rsidRDefault="00521657" w:rsidP="00521657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3C51A2E7" w14:textId="77777777" w:rsidR="00521657" w:rsidRPr="00DB174A" w:rsidRDefault="00521657" w:rsidP="00521657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verificació del fabricant i/o organisme competent</w:t>
            </w:r>
          </w:p>
          <w:p w14:paraId="22E34878" w14:textId="77777777" w:rsidR="00521657" w:rsidRPr="00DB174A" w:rsidRDefault="00521657" w:rsidP="00521657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Documentació preferentment en català o castellà i per defecte en anglès.</w:t>
            </w:r>
          </w:p>
        </w:tc>
      </w:tr>
      <w:tr w:rsidR="00521657" w:rsidRPr="00DB174A" w14:paraId="2526CA54" w14:textId="77777777" w:rsidTr="00CC60B2">
        <w:trPr>
          <w:trHeight w:val="178"/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EADC0" w14:textId="77777777" w:rsidR="00521657" w:rsidRPr="00DB174A" w:rsidRDefault="00521657" w:rsidP="0007049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POSADA EN MARXA I CALIBRACIÓ AMB GASOS: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E6C8B3E" w14:textId="77777777" w:rsidR="00521657" w:rsidRPr="00DB174A" w:rsidRDefault="0052165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tècnic autoritzat i amb servei d’assistència tècnica del fabricant</w:t>
            </w:r>
          </w:p>
        </w:tc>
      </w:tr>
      <w:tr w:rsidR="00C92107" w:rsidRPr="00DB174A" w14:paraId="627F67BE" w14:textId="77777777" w:rsidTr="00CC60B2">
        <w:trPr>
          <w:trHeight w:val="178"/>
          <w:jc w:val="center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CB548" w14:textId="77777777" w:rsidR="00C92107" w:rsidRDefault="00C92107" w:rsidP="0007049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FABRICANT: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3A3370E9" w14:textId="77777777" w:rsidR="00C92107" w:rsidRDefault="00C92107" w:rsidP="001703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DRAGER SAFETY o similar</w:t>
            </w:r>
          </w:p>
        </w:tc>
      </w:tr>
    </w:tbl>
    <w:p w14:paraId="4CBBE0B4" w14:textId="77777777" w:rsidR="00521657" w:rsidRDefault="00521657" w:rsidP="008F7F9F">
      <w:pPr>
        <w:jc w:val="both"/>
        <w:rPr>
          <w:rFonts w:ascii="Arial" w:hAnsi="Arial" w:cs="Arial"/>
        </w:rPr>
      </w:pPr>
    </w:p>
    <w:p w14:paraId="5EA83CD2" w14:textId="77777777" w:rsidR="00521657" w:rsidRPr="00A77873" w:rsidRDefault="00521657" w:rsidP="008F7F9F">
      <w:pPr>
        <w:jc w:val="both"/>
        <w:rPr>
          <w:rFonts w:ascii="Arial" w:hAnsi="Arial" w:cs="Arial"/>
        </w:rPr>
      </w:pPr>
    </w:p>
    <w:p w14:paraId="77321F8C" w14:textId="77777777" w:rsidR="00CA4A51" w:rsidRPr="00A77873" w:rsidRDefault="00CA4A51" w:rsidP="00FD6DAE">
      <w:pPr>
        <w:widowControl/>
        <w:jc w:val="both"/>
        <w:rPr>
          <w:rFonts w:ascii="Arial" w:hAnsi="Arial" w:cs="Arial"/>
        </w:rPr>
        <w:sectPr w:rsidR="00CA4A51" w:rsidRPr="00A77873" w:rsidSect="00A819A3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9" w:type="dxa"/>
        <w:jc w:val="center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16"/>
        <w:gridCol w:w="5470"/>
        <w:gridCol w:w="835"/>
        <w:gridCol w:w="1518"/>
      </w:tblGrid>
      <w:tr w:rsidR="004F64EE" w:rsidRPr="00DB174A" w14:paraId="3B456DC8" w14:textId="77777777" w:rsidTr="00CC60B2">
        <w:trPr>
          <w:trHeight w:val="284"/>
          <w:jc w:val="center"/>
        </w:trPr>
        <w:tc>
          <w:tcPr>
            <w:tcW w:w="9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58F14734" w14:textId="77777777" w:rsidR="004F64EE" w:rsidRPr="00DB174A" w:rsidRDefault="004F64EE" w:rsidP="00DB174A">
            <w:pPr>
              <w:jc w:val="center"/>
              <w:rPr>
                <w:rFonts w:ascii="Helvetica" w:hAnsi="Helvetica" w:cs="Arial"/>
                <w:b/>
                <w:bCs/>
                <w:sz w:val="22"/>
                <w:szCs w:val="22"/>
              </w:rPr>
            </w:pPr>
            <w:r w:rsidRPr="00DB174A">
              <w:rPr>
                <w:rFonts w:ascii="Helvetica" w:hAnsi="Helvetica" w:cs="Arial"/>
                <w:b/>
                <w:bCs/>
                <w:sz w:val="22"/>
                <w:szCs w:val="22"/>
              </w:rPr>
              <w:lastRenderedPageBreak/>
              <w:t>ESPECIFICACIÓ TÈCNICA</w:t>
            </w:r>
          </w:p>
        </w:tc>
      </w:tr>
      <w:tr w:rsidR="004F64EE" w:rsidRPr="00DB174A" w14:paraId="3AB23752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916DF7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Núm. d’ORDRE: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48A" w14:textId="77777777" w:rsidR="004F64EE" w:rsidRPr="00DB174A" w:rsidRDefault="004F64EE" w:rsidP="004E7B9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ET</w:t>
            </w:r>
            <w:r w:rsidR="004E7B9A">
              <w:rPr>
                <w:rFonts w:ascii="Arial" w:hAnsi="Arial" w:cs="Arial"/>
              </w:rPr>
              <w:t>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335D0E" w14:textId="77777777" w:rsidR="004F64EE" w:rsidRPr="00DB174A" w:rsidRDefault="004F64EE" w:rsidP="00DB174A">
            <w:pPr>
              <w:jc w:val="center"/>
              <w:rPr>
                <w:rFonts w:ascii="Arial" w:hAnsi="Arial" w:cs="Arial"/>
                <w:b/>
              </w:rPr>
            </w:pPr>
            <w:r w:rsidRPr="00DB174A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85C3B8" w14:textId="77777777" w:rsidR="004F64EE" w:rsidRPr="00DB174A" w:rsidRDefault="004F64EE" w:rsidP="00DB174A">
            <w:pPr>
              <w:jc w:val="center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06/09/2008</w:t>
            </w:r>
          </w:p>
        </w:tc>
      </w:tr>
      <w:tr w:rsidR="004F64EE" w:rsidRPr="00DB174A" w14:paraId="1D969490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011795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EQUIP: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A451" w14:textId="77777777" w:rsidR="004F64EE" w:rsidRPr="00DB174A" w:rsidRDefault="004F64EE" w:rsidP="00DB174A">
            <w:pPr>
              <w:jc w:val="both"/>
              <w:outlineLvl w:val="0"/>
              <w:rPr>
                <w:rFonts w:ascii="Arial" w:hAnsi="Arial" w:cs="Arial"/>
              </w:rPr>
            </w:pPr>
            <w:bookmarkStart w:id="29" w:name="_Toc38548368"/>
            <w:r w:rsidRPr="00DB174A">
              <w:rPr>
                <w:rFonts w:ascii="Arial" w:hAnsi="Arial" w:cs="Arial"/>
              </w:rPr>
              <w:t>T</w:t>
            </w:r>
            <w:r w:rsidR="00EF5AA2" w:rsidRPr="00DB174A">
              <w:rPr>
                <w:rFonts w:ascii="Arial" w:hAnsi="Arial" w:cs="Arial"/>
              </w:rPr>
              <w:t>EMPERATURA EN CONTINU</w:t>
            </w:r>
            <w:bookmarkEnd w:id="29"/>
          </w:p>
        </w:tc>
      </w:tr>
      <w:tr w:rsidR="009218FE" w:rsidRPr="00DB174A" w14:paraId="07C4FADB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E29B0" w14:textId="77777777" w:rsidR="009218FE" w:rsidRPr="00DB174A" w:rsidRDefault="009218FE" w:rsidP="00855AE1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/ FABR.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220274" w14:textId="77777777" w:rsidR="009218FE" w:rsidRPr="00DB174A" w:rsidRDefault="009218FE" w:rsidP="00DB174A">
            <w:pPr>
              <w:jc w:val="both"/>
              <w:outlineLvl w:val="1"/>
              <w:rPr>
                <w:rFonts w:ascii="Arial" w:hAnsi="Arial" w:cs="Arial"/>
              </w:rPr>
            </w:pPr>
            <w:bookmarkStart w:id="30" w:name="_Toc38548369"/>
            <w:r w:rsidRPr="00DB174A">
              <w:rPr>
                <w:rFonts w:ascii="Arial" w:hAnsi="Arial" w:cs="Arial"/>
              </w:rPr>
              <w:t>ENDRESS</w:t>
            </w:r>
            <w:r w:rsidR="007C2008" w:rsidRPr="00DB174A">
              <w:rPr>
                <w:rFonts w:ascii="Arial" w:hAnsi="Arial" w:cs="Arial"/>
              </w:rPr>
              <w:t xml:space="preserve"> + </w:t>
            </w:r>
            <w:r w:rsidRPr="00DB174A">
              <w:rPr>
                <w:rFonts w:ascii="Arial" w:hAnsi="Arial" w:cs="Arial"/>
              </w:rPr>
              <w:t xml:space="preserve"> HAUSER</w:t>
            </w:r>
            <w:bookmarkEnd w:id="30"/>
          </w:p>
        </w:tc>
      </w:tr>
      <w:tr w:rsidR="004F64EE" w:rsidRPr="00DB174A" w14:paraId="35737EAF" w14:textId="77777777" w:rsidTr="00CC60B2">
        <w:trPr>
          <w:trHeight w:val="227"/>
          <w:jc w:val="center"/>
        </w:trPr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84773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SERVEI:</w:t>
            </w:r>
          </w:p>
        </w:tc>
        <w:tc>
          <w:tcPr>
            <w:tcW w:w="7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39E0D7" w14:textId="77777777" w:rsidR="004F64EE" w:rsidRPr="00DB174A" w:rsidRDefault="00EF5AA2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Equip per a la mesura de la temperatura en aigües de pretractament i tractades</w:t>
            </w:r>
          </w:p>
        </w:tc>
      </w:tr>
    </w:tbl>
    <w:p w14:paraId="2ACFCC9A" w14:textId="77777777" w:rsidR="004F64EE" w:rsidRPr="00A77873" w:rsidRDefault="004F64EE" w:rsidP="00B226A9">
      <w:pPr>
        <w:widowControl/>
        <w:spacing w:line="360" w:lineRule="auto"/>
        <w:jc w:val="both"/>
        <w:rPr>
          <w:rFonts w:ascii="Arial" w:hAnsi="Arial" w:cs="Arial"/>
        </w:rPr>
      </w:pPr>
    </w:p>
    <w:p w14:paraId="00E8FF4C" w14:textId="77777777" w:rsidR="00BF25FC" w:rsidRPr="00CC60B2" w:rsidRDefault="00CE3EFD" w:rsidP="00CC60B2">
      <w:pPr>
        <w:widowControl/>
        <w:spacing w:line="600" w:lineRule="auto"/>
        <w:jc w:val="both"/>
        <w:rPr>
          <w:rStyle w:val="Referenciaintensa"/>
        </w:rPr>
      </w:pPr>
      <w:r>
        <w:rPr>
          <w:rFonts w:ascii="Arial" w:hAnsi="Arial" w:cs="Arial"/>
          <w:i/>
          <w:noProof/>
          <w:snapToGrid/>
          <w:lang w:eastAsia="ca-ES"/>
        </w:rPr>
        <w:pict w14:anchorId="0C0FE04C">
          <v:line id="_x0000_s2186" style="position:absolute;left:0;text-align:left;z-index:251657728" from="1.05pt,17.75pt" to="482.95pt,17.75pt"/>
        </w:pict>
      </w:r>
      <w:r w:rsidR="00BF25FC" w:rsidRPr="00CC60B2">
        <w:rPr>
          <w:rFonts w:ascii="Arial" w:hAnsi="Arial" w:cs="Arial"/>
          <w:b/>
          <w:bCs/>
          <w:i/>
        </w:rPr>
        <w:t>CARACTERÍSTIQUES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79" w:type="dxa"/>
          <w:right w:w="113" w:type="dxa"/>
        </w:tblCellMar>
        <w:tblLook w:val="01E0" w:firstRow="1" w:lastRow="1" w:firstColumn="1" w:lastColumn="1" w:noHBand="0" w:noVBand="0"/>
      </w:tblPr>
      <w:tblGrid>
        <w:gridCol w:w="1726"/>
        <w:gridCol w:w="1821"/>
        <w:gridCol w:w="6092"/>
      </w:tblGrid>
      <w:tr w:rsidR="004F64EE" w:rsidRPr="00DB174A" w14:paraId="194EA3A3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6C7CD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Elèctrode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47BB801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Sonda de temperatura protegida amb aïllament mineral MgO de resposta ràpida i d’alta precisió. </w:t>
            </w:r>
          </w:p>
        </w:tc>
      </w:tr>
      <w:tr w:rsidR="004F64EE" w:rsidRPr="00DB174A" w14:paraId="5EA9B76E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8714A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Rang de treball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84F20CB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0,00 – 50,00 ºC </w:t>
            </w:r>
          </w:p>
        </w:tc>
      </w:tr>
      <w:tr w:rsidR="004F64EE" w:rsidRPr="00DB174A" w14:paraId="3DDCEAA0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ECCD4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Cables connexió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734C0FF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Cable de longitud immersió mínim 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DB174A">
                <w:rPr>
                  <w:rFonts w:ascii="Arial" w:hAnsi="Arial" w:cs="Arial"/>
                </w:rPr>
                <w:t>50 mm</w:t>
              </w:r>
            </w:smartTag>
            <w:r w:rsidRPr="00DB174A">
              <w:rPr>
                <w:rFonts w:ascii="Arial" w:hAnsi="Arial" w:cs="Arial"/>
              </w:rPr>
              <w:t xml:space="preserve"> </w:t>
            </w:r>
          </w:p>
        </w:tc>
      </w:tr>
      <w:tr w:rsidR="004F64EE" w:rsidRPr="00DB174A" w14:paraId="19F3F4C0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1DCDB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Unitat electrònica (Transmissor)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122AA81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Caixa amb pantalla i teclat bàsic</w:t>
            </w:r>
          </w:p>
        </w:tc>
      </w:tr>
      <w:tr w:rsidR="004F64EE" w:rsidRPr="00DB174A" w14:paraId="72727A10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13414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Precisió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C37C44D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2% de la lectura  o  </w:t>
            </w:r>
            <w:r w:rsidRPr="00DB174A">
              <w:rPr>
                <w:rFonts w:ascii="Arial" w:hAnsi="Arial" w:cs="Arial"/>
              </w:rPr>
              <w:sym w:font="Symbol" w:char="F0B1"/>
            </w:r>
            <w:r w:rsidRPr="00DB174A">
              <w:rPr>
                <w:rFonts w:ascii="Arial" w:hAnsi="Arial" w:cs="Arial"/>
              </w:rPr>
              <w:t xml:space="preserve"> 0,1 ºC</w:t>
            </w:r>
          </w:p>
        </w:tc>
      </w:tr>
      <w:tr w:rsidR="004F64EE" w:rsidRPr="00DB174A" w14:paraId="5C1F3209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1AB94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Velocitat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CE018AC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Ajustable entre 0,5 i 15 m/seg.</w:t>
            </w:r>
          </w:p>
        </w:tc>
      </w:tr>
      <w:tr w:rsidR="004F64EE" w:rsidRPr="00DB174A" w14:paraId="3ADFB59C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F5BE9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Tensió alimentació i potència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505CEEA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230 V AC;  &lt; 20 VA</w:t>
            </w:r>
          </w:p>
        </w:tc>
      </w:tr>
      <w:tr w:rsidR="004F64EE" w:rsidRPr="00DB174A" w14:paraId="7B59896C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6E9E7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Indicador Display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28820A7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Pantalla LCD </w:t>
            </w:r>
          </w:p>
        </w:tc>
      </w:tr>
      <w:tr w:rsidR="004F64EE" w:rsidRPr="00DB174A" w14:paraId="36F47624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9DD82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Senyal de Sortida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0B3A601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4 - 20 mA</w:t>
            </w:r>
          </w:p>
        </w:tc>
      </w:tr>
      <w:tr w:rsidR="004F64EE" w:rsidRPr="00DB174A" w14:paraId="08CA5EB2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0DA1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Caudal de treball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EC8CF6D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350 -450 mL/m</w:t>
            </w:r>
          </w:p>
        </w:tc>
      </w:tr>
      <w:tr w:rsidR="004F64EE" w:rsidRPr="00DB174A" w14:paraId="5C70FDA6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F7AD3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Pressió de treball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F37D847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Màxim 10 bar</w:t>
            </w:r>
          </w:p>
        </w:tc>
      </w:tr>
      <w:tr w:rsidR="004F64EE" w:rsidRPr="00DB174A" w14:paraId="05DB0A71" w14:textId="77777777" w:rsidTr="00655816">
        <w:trPr>
          <w:jc w:val="center"/>
        </w:trPr>
        <w:tc>
          <w:tcPr>
            <w:tcW w:w="3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FABAF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Dimensions mínimes instal·lació</w:t>
            </w:r>
          </w:p>
        </w:tc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552A455E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Cel·la: 15x25x15 cm</w:t>
            </w:r>
            <w:r w:rsidR="004C4405" w:rsidRPr="00DB174A">
              <w:rPr>
                <w:rFonts w:ascii="Arial" w:hAnsi="Arial" w:cs="Arial"/>
              </w:rPr>
              <w:t xml:space="preserve">    T</w:t>
            </w:r>
            <w:r w:rsidRPr="00DB174A">
              <w:rPr>
                <w:rFonts w:ascii="Arial" w:hAnsi="Arial" w:cs="Arial"/>
              </w:rPr>
              <w:t>ransmissor: 20x25x20 cm</w:t>
            </w:r>
          </w:p>
          <w:p w14:paraId="51B41D76" w14:textId="77777777" w:rsidR="00591847" w:rsidRPr="00DB174A" w:rsidRDefault="00591847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4F64EE" w:rsidRPr="00DB174A" w14:paraId="327BCA7F" w14:textId="77777777" w:rsidTr="00655816">
        <w:trPr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C4AF9" w14:textId="77777777" w:rsidR="004F64EE" w:rsidRPr="00DB174A" w:rsidRDefault="004F64EE" w:rsidP="00DB174A">
            <w:pPr>
              <w:keepNext/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DADES ADDICIONALS</w:t>
            </w:r>
          </w:p>
          <w:p w14:paraId="2144F598" w14:textId="77777777" w:rsidR="004F64EE" w:rsidRPr="00DB174A" w:rsidRDefault="004F64E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 xml:space="preserve">Programable mitjançant teclat </w:t>
            </w:r>
          </w:p>
          <w:p w14:paraId="6D8E9877" w14:textId="77777777" w:rsidR="004F64EE" w:rsidRPr="00DB174A" w:rsidRDefault="004F64E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calibració, autocomprovació i diagnòstic “in situ” i al laboratori</w:t>
            </w:r>
          </w:p>
          <w:p w14:paraId="127BFBAE" w14:textId="77777777" w:rsidR="004F64EE" w:rsidRPr="00DB174A" w:rsidRDefault="004F64E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Garantia mínima 2 anys</w:t>
            </w:r>
          </w:p>
          <w:p w14:paraId="3972EBCC" w14:textId="77777777" w:rsidR="004F64EE" w:rsidRPr="00DB174A" w:rsidRDefault="004F64EE" w:rsidP="00DB174A">
            <w:pPr>
              <w:numPr>
                <w:ilvl w:val="0"/>
                <w:numId w:val="33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Idioma transmissor en castellà i per defecte en anglès</w:t>
            </w:r>
          </w:p>
          <w:p w14:paraId="08CCC3AF" w14:textId="77777777" w:rsidR="00591847" w:rsidRPr="00DB174A" w:rsidRDefault="00591847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4F64EE" w:rsidRPr="00DB174A" w14:paraId="1347E9F4" w14:textId="77777777" w:rsidTr="00655816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42D46" w14:textId="77777777" w:rsidR="00403B3E" w:rsidRPr="00DB174A" w:rsidRDefault="00403B3E" w:rsidP="00DB174A">
            <w:pPr>
              <w:keepNext/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u w:val="single"/>
              </w:rPr>
              <w:t>DOCUMENTACIÓ</w:t>
            </w:r>
          </w:p>
          <w:p w14:paraId="6B19A6AD" w14:textId="77777777" w:rsidR="004F64EE" w:rsidRPr="00DB174A" w:rsidRDefault="004F64EE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Amb l’instrument de mesura s’adjuntarà la documentació següent:</w:t>
            </w:r>
          </w:p>
          <w:p w14:paraId="521C294B" w14:textId="77777777" w:rsidR="004F64EE" w:rsidRPr="00DB174A" w:rsidRDefault="004F64EE" w:rsidP="00DB174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 i registre de control</w:t>
            </w:r>
          </w:p>
          <w:p w14:paraId="1D68F232" w14:textId="77777777" w:rsidR="004F64EE" w:rsidRPr="00DB174A" w:rsidRDefault="004F64EE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Marcatges d’homologació i registres de control</w:t>
            </w:r>
          </w:p>
          <w:p w14:paraId="5E203ABC" w14:textId="77777777" w:rsidR="004F64EE" w:rsidRPr="00DB174A" w:rsidRDefault="004F64EE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Certificat de verificació del fabricant i/o organisme competent</w:t>
            </w:r>
          </w:p>
          <w:p w14:paraId="157A1E95" w14:textId="77777777" w:rsidR="004F64EE" w:rsidRPr="00DB174A" w:rsidRDefault="004F64EE" w:rsidP="00DB174A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Documentació preferentment en castellà i per defecte en anglès.</w:t>
            </w:r>
          </w:p>
          <w:p w14:paraId="08F3FD45" w14:textId="77777777" w:rsidR="00591847" w:rsidRPr="00DB174A" w:rsidRDefault="00591847" w:rsidP="00DB174A">
            <w:pPr>
              <w:jc w:val="both"/>
              <w:rPr>
                <w:rFonts w:ascii="Arial" w:hAnsi="Arial" w:cs="Arial"/>
              </w:rPr>
            </w:pPr>
          </w:p>
        </w:tc>
      </w:tr>
      <w:tr w:rsidR="004F64EE" w:rsidRPr="00DB174A" w14:paraId="60A07201" w14:textId="77777777" w:rsidTr="00655816">
        <w:trPr>
          <w:trHeight w:val="178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6FDB9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  <w:b/>
                <w:bCs/>
                <w:u w:val="single"/>
              </w:rPr>
              <w:t>PROTOTIP DE REFERÈNCIA</w:t>
            </w:r>
          </w:p>
        </w:tc>
      </w:tr>
      <w:tr w:rsidR="004F64EE" w:rsidRPr="00DB174A" w14:paraId="2E2B0CAA" w14:textId="77777777" w:rsidTr="00655816">
        <w:trPr>
          <w:jc w:val="center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6427B5D" w14:textId="77777777" w:rsidR="004F64EE" w:rsidRPr="00DB174A" w:rsidRDefault="007C2008" w:rsidP="00DB174A">
            <w:pPr>
              <w:keepNext/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Fabricant</w:t>
            </w:r>
            <w:r w:rsidR="004F64EE" w:rsidRPr="00DB174A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6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360F2" w14:textId="77777777" w:rsidR="004F64EE" w:rsidRPr="00DB174A" w:rsidRDefault="004F64EE" w:rsidP="00DB174A">
            <w:pPr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ENDRESS</w:t>
            </w:r>
            <w:r w:rsidR="007C2008" w:rsidRPr="00DB174A">
              <w:rPr>
                <w:rFonts w:ascii="Arial" w:hAnsi="Arial" w:cs="Arial"/>
              </w:rPr>
              <w:t xml:space="preserve"> + </w:t>
            </w:r>
            <w:r w:rsidRPr="00DB174A">
              <w:rPr>
                <w:rFonts w:ascii="Arial" w:hAnsi="Arial" w:cs="Arial"/>
              </w:rPr>
              <w:t xml:space="preserve"> HAUSER, S.A.</w:t>
            </w:r>
            <w:r w:rsidR="007C2008" w:rsidRPr="00DB174A">
              <w:rPr>
                <w:rFonts w:ascii="Arial" w:hAnsi="Arial" w:cs="Arial"/>
              </w:rPr>
              <w:t xml:space="preserve"> </w:t>
            </w:r>
            <w:r w:rsidR="00C92107">
              <w:rPr>
                <w:rFonts w:ascii="Arial" w:hAnsi="Arial" w:cs="Arial"/>
              </w:rPr>
              <w:t>o similar</w:t>
            </w:r>
          </w:p>
        </w:tc>
      </w:tr>
      <w:tr w:rsidR="004F64EE" w:rsidRPr="00DB174A" w14:paraId="6F2E9F0F" w14:textId="77777777" w:rsidTr="00655816">
        <w:trPr>
          <w:jc w:val="center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491AD0D" w14:textId="77777777" w:rsidR="004F64EE" w:rsidRPr="00DB174A" w:rsidRDefault="004F64EE" w:rsidP="00935F93">
            <w:pPr>
              <w:rPr>
                <w:rFonts w:ascii="Arial" w:hAnsi="Arial" w:cs="Arial"/>
                <w:b/>
                <w:bCs/>
              </w:rPr>
            </w:pPr>
            <w:r w:rsidRPr="00DB174A">
              <w:rPr>
                <w:rFonts w:ascii="Arial" w:hAnsi="Arial" w:cs="Arial"/>
                <w:b/>
                <w:bCs/>
              </w:rPr>
              <w:t>Marca equip:</w:t>
            </w:r>
          </w:p>
        </w:tc>
        <w:tc>
          <w:tcPr>
            <w:tcW w:w="76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896A7" w14:textId="77777777" w:rsidR="004F64EE" w:rsidRPr="00DB174A" w:rsidRDefault="004F64EE" w:rsidP="00DB174A">
            <w:pPr>
              <w:tabs>
                <w:tab w:val="left" w:pos="1565"/>
              </w:tabs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Elèctrode:</w:t>
            </w:r>
            <w:r w:rsidR="00ED7FF3" w:rsidRPr="00DB174A">
              <w:rPr>
                <w:rFonts w:ascii="Arial" w:hAnsi="Arial" w:cs="Arial"/>
              </w:rPr>
              <w:tab/>
            </w:r>
            <w:r w:rsidRPr="00DB174A">
              <w:rPr>
                <w:rFonts w:ascii="Arial" w:hAnsi="Arial" w:cs="Arial"/>
              </w:rPr>
              <w:t>E+H Omnigrad T TR25</w:t>
            </w:r>
          </w:p>
          <w:p w14:paraId="15A850B9" w14:textId="77777777" w:rsidR="004F64EE" w:rsidRPr="00DB174A" w:rsidRDefault="004F64EE" w:rsidP="00DB174A">
            <w:pPr>
              <w:tabs>
                <w:tab w:val="left" w:pos="1565"/>
              </w:tabs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Cable connexió:</w:t>
            </w:r>
            <w:r w:rsidR="00ED7FF3" w:rsidRPr="00DB174A">
              <w:rPr>
                <w:rFonts w:ascii="Arial" w:hAnsi="Arial" w:cs="Arial"/>
              </w:rPr>
              <w:tab/>
            </w:r>
            <w:r w:rsidRPr="00DB174A">
              <w:rPr>
                <w:rFonts w:ascii="Arial" w:hAnsi="Arial" w:cs="Arial"/>
              </w:rPr>
              <w:t>E+H TA30A Alu IP66/68 M20</w:t>
            </w:r>
          </w:p>
          <w:p w14:paraId="752D8AB1" w14:textId="77777777" w:rsidR="004F64EE" w:rsidRPr="00DB174A" w:rsidRDefault="004F64EE" w:rsidP="00DB174A">
            <w:pPr>
              <w:tabs>
                <w:tab w:val="left" w:pos="1565"/>
              </w:tabs>
              <w:jc w:val="both"/>
              <w:rPr>
                <w:rFonts w:ascii="Arial" w:hAnsi="Arial" w:cs="Arial"/>
              </w:rPr>
            </w:pPr>
            <w:r w:rsidRPr="00DB174A">
              <w:rPr>
                <w:rFonts w:ascii="Arial" w:hAnsi="Arial" w:cs="Arial"/>
              </w:rPr>
              <w:t>Transmissor:</w:t>
            </w:r>
            <w:r w:rsidR="00ED7FF3" w:rsidRPr="00DB174A">
              <w:rPr>
                <w:rFonts w:ascii="Arial" w:hAnsi="Arial" w:cs="Arial"/>
              </w:rPr>
              <w:tab/>
            </w:r>
            <w:r w:rsidRPr="00DB174A">
              <w:rPr>
                <w:rFonts w:ascii="Arial" w:hAnsi="Arial" w:cs="Arial"/>
              </w:rPr>
              <w:t>E+H TMT180-A11</w:t>
            </w:r>
          </w:p>
        </w:tc>
      </w:tr>
    </w:tbl>
    <w:p w14:paraId="6A98FEE7" w14:textId="77777777" w:rsidR="005420A6" w:rsidRPr="00A77873" w:rsidRDefault="005420A6" w:rsidP="00591847">
      <w:pPr>
        <w:widowControl/>
        <w:jc w:val="both"/>
        <w:rPr>
          <w:rFonts w:ascii="Arial" w:hAnsi="Arial" w:cs="Arial"/>
          <w:sz w:val="10"/>
          <w:szCs w:val="10"/>
        </w:rPr>
      </w:pPr>
    </w:p>
    <w:sectPr w:rsidR="005420A6" w:rsidRPr="00A77873" w:rsidSect="00A819A3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99328" w14:textId="77777777" w:rsidR="003666CB" w:rsidRDefault="003666CB">
      <w:r>
        <w:separator/>
      </w:r>
    </w:p>
  </w:endnote>
  <w:endnote w:type="continuationSeparator" w:id="0">
    <w:p w14:paraId="487FF458" w14:textId="77777777" w:rsidR="003666CB" w:rsidRDefault="0036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D3E2" w14:textId="77777777" w:rsidR="00CE3EFD" w:rsidRDefault="00CE3E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7769E3" w:rsidRPr="00A941B7" w14:paraId="638298C8" w14:textId="77777777" w:rsidTr="00B43C64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5AE2F04B" w14:textId="77777777" w:rsidR="007769E3" w:rsidRPr="00A941B7" w:rsidRDefault="007769E3" w:rsidP="007769E3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4F29509A" w14:textId="5C280FE9" w:rsidR="007769E3" w:rsidRPr="008E600D" w:rsidRDefault="007769E3" w:rsidP="007769E3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ANALITZADORS I EQUIPS DE MESURA</w:t>
          </w:r>
        </w:p>
      </w:tc>
      <w:tc>
        <w:tcPr>
          <w:tcW w:w="258" w:type="dxa"/>
          <w:vAlign w:val="center"/>
        </w:tcPr>
        <w:p w14:paraId="7F05F83C" w14:textId="77777777" w:rsidR="007769E3" w:rsidRPr="008E600D" w:rsidRDefault="007769E3" w:rsidP="007769E3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23112343" w14:textId="77777777" w:rsidR="007769E3" w:rsidRPr="00A941B7" w:rsidRDefault="007769E3" w:rsidP="007769E3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F534D7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24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242C0986" w14:textId="77777777" w:rsidR="007769E3" w:rsidRPr="009351EB" w:rsidRDefault="007769E3" w:rsidP="007769E3">
    <w:pPr>
      <w:pStyle w:val="Piedepgina"/>
      <w:rPr>
        <w:rFonts w:ascii="Arial" w:hAnsi="Arial" w:cs="Arial"/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779A" w14:textId="77777777" w:rsidR="00CE3EFD" w:rsidRDefault="00CE3E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8253" w14:textId="77777777" w:rsidR="003666CB" w:rsidRDefault="003666CB">
      <w:r>
        <w:separator/>
      </w:r>
    </w:p>
  </w:footnote>
  <w:footnote w:type="continuationSeparator" w:id="0">
    <w:p w14:paraId="6CC556BF" w14:textId="77777777" w:rsidR="003666CB" w:rsidRDefault="0036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61A51" w14:textId="77777777" w:rsidR="00CE3EFD" w:rsidRDefault="00CE3E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DD1982" w:rsidRPr="00A20112" w14:paraId="108234DD" w14:textId="77777777" w:rsidTr="00B43C64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40C28DAC" w14:textId="77777777" w:rsidR="00DD1982" w:rsidRPr="00A20112" w:rsidRDefault="00DD1982" w:rsidP="00DD1982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63099571" wp14:editId="01B709AA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02C1DF9F" w14:textId="77777777" w:rsidR="00DD1982" w:rsidRPr="00863328" w:rsidRDefault="00DD1982" w:rsidP="00DD1982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62AC8BF6" w14:textId="77777777" w:rsidR="00DD1982" w:rsidRPr="003940B9" w:rsidRDefault="00DD1982" w:rsidP="00DD198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DD1982" w:rsidRPr="000C5B14" w14:paraId="54CCAC51" w14:textId="77777777" w:rsidTr="00B43C64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6E32BA41" w14:textId="77777777" w:rsidR="00DD1982" w:rsidRPr="000C5B14" w:rsidRDefault="00DD1982" w:rsidP="00DD1982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2B2043C1" w14:textId="77777777" w:rsidR="00DD1982" w:rsidRPr="000C5B14" w:rsidRDefault="00DD1982" w:rsidP="00DD198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0FD40B92" w14:textId="77777777" w:rsidR="00DD1982" w:rsidRPr="000C5B14" w:rsidRDefault="00DD1982" w:rsidP="00DD198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4AFB75D1" w14:textId="77777777" w:rsidR="00DD1982" w:rsidRPr="007C6824" w:rsidRDefault="00DD1982" w:rsidP="00DD1982">
    <w:pPr>
      <w:pStyle w:val="Encabezado"/>
      <w:rPr>
        <w:rFonts w:ascii="Arial" w:hAnsi="Arial" w:cs="Arial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AC72" w14:textId="77777777" w:rsidR="00CE3EFD" w:rsidRDefault="00CE3E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859"/>
    <w:multiLevelType w:val="multilevel"/>
    <w:tmpl w:val="751E7E4E"/>
    <w:numStyleLink w:val="Bego"/>
  </w:abstractNum>
  <w:abstractNum w:abstractNumId="1" w15:restartNumberingAfterBreak="0">
    <w:nsid w:val="0619140A"/>
    <w:multiLevelType w:val="hybridMultilevel"/>
    <w:tmpl w:val="41000908"/>
    <w:lvl w:ilvl="0" w:tplc="BCACB1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20333E"/>
    <w:multiLevelType w:val="hybridMultilevel"/>
    <w:tmpl w:val="1EFAE2A0"/>
    <w:lvl w:ilvl="0" w:tplc="8C4A8CB6">
      <w:start w:val="1"/>
      <w:numFmt w:val="lowerLetter"/>
      <w:lvlText w:val="%1)"/>
      <w:lvlJc w:val="left"/>
      <w:pPr>
        <w:tabs>
          <w:tab w:val="num" w:pos="1154"/>
        </w:tabs>
        <w:ind w:left="1154" w:hanging="360"/>
      </w:pPr>
      <w:rPr>
        <w:rFonts w:ascii="Tahoma" w:hAnsi="Tahom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63A44"/>
    <w:multiLevelType w:val="hybridMultilevel"/>
    <w:tmpl w:val="E110AEA4"/>
    <w:lvl w:ilvl="0" w:tplc="8C4A8CB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ahoma" w:hAnsi="Tahom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145F2B08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A96216A"/>
    <w:multiLevelType w:val="hybridMultilevel"/>
    <w:tmpl w:val="27FE8A6A"/>
    <w:lvl w:ilvl="0" w:tplc="B75CC3EE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6" w15:restartNumberingAfterBreak="0">
    <w:nsid w:val="1B39047A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F0701C9"/>
    <w:multiLevelType w:val="hybridMultilevel"/>
    <w:tmpl w:val="952AE402"/>
    <w:lvl w:ilvl="0" w:tplc="CD7A766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color w:val="0000FF"/>
        <w:sz w:val="18"/>
        <w:szCs w:val="18"/>
      </w:rPr>
    </w:lvl>
    <w:lvl w:ilvl="1" w:tplc="04030003" w:tentative="1">
      <w:start w:val="1"/>
      <w:numFmt w:val="bullet"/>
      <w:lvlText w:val="o"/>
      <w:lvlJc w:val="left"/>
      <w:pPr>
        <w:tabs>
          <w:tab w:val="num" w:pos="703"/>
        </w:tabs>
        <w:ind w:left="70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8" w15:restartNumberingAfterBreak="0">
    <w:nsid w:val="22205CB2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223627CE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28841375"/>
    <w:multiLevelType w:val="hybridMultilevel"/>
    <w:tmpl w:val="0E10FCDA"/>
    <w:lvl w:ilvl="0" w:tplc="DB7E33B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MS Mincho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56C4C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2831804"/>
    <w:multiLevelType w:val="hybridMultilevel"/>
    <w:tmpl w:val="E9DAD62C"/>
    <w:lvl w:ilvl="0" w:tplc="FECCA44C">
      <w:start w:val="1"/>
      <w:numFmt w:val="lowerLetter"/>
      <w:lvlText w:val="%1."/>
      <w:lvlJc w:val="left"/>
      <w:pPr>
        <w:tabs>
          <w:tab w:val="num" w:pos="1414"/>
        </w:tabs>
        <w:ind w:left="1414" w:hanging="45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2044"/>
        </w:tabs>
        <w:ind w:left="204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764"/>
        </w:tabs>
        <w:ind w:left="276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484"/>
        </w:tabs>
        <w:ind w:left="348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4204"/>
        </w:tabs>
        <w:ind w:left="420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924"/>
        </w:tabs>
        <w:ind w:left="492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644"/>
        </w:tabs>
        <w:ind w:left="564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364"/>
        </w:tabs>
        <w:ind w:left="636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7084"/>
        </w:tabs>
        <w:ind w:left="7084" w:hanging="180"/>
      </w:pPr>
    </w:lvl>
  </w:abstractNum>
  <w:abstractNum w:abstractNumId="13" w15:restartNumberingAfterBreak="0">
    <w:nsid w:val="33A74340"/>
    <w:multiLevelType w:val="multilevel"/>
    <w:tmpl w:val="F670EC5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9BF0924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AB61EF3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3B4C0E65"/>
    <w:multiLevelType w:val="hybridMultilevel"/>
    <w:tmpl w:val="2D929EDA"/>
    <w:lvl w:ilvl="0" w:tplc="20EC79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452B5"/>
    <w:multiLevelType w:val="hybridMultilevel"/>
    <w:tmpl w:val="A6CED810"/>
    <w:lvl w:ilvl="0" w:tplc="70A62B9E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77E08"/>
    <w:multiLevelType w:val="multilevel"/>
    <w:tmpl w:val="490A7A4E"/>
    <w:styleLink w:val="Listaactual1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0D6A"/>
    <w:multiLevelType w:val="hybridMultilevel"/>
    <w:tmpl w:val="765E8ACE"/>
    <w:lvl w:ilvl="0" w:tplc="DB7E33B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MS Mincho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70704"/>
    <w:multiLevelType w:val="hybridMultilevel"/>
    <w:tmpl w:val="194AA59E"/>
    <w:lvl w:ilvl="0" w:tplc="8C4A8CB6">
      <w:start w:val="1"/>
      <w:numFmt w:val="lowerLetter"/>
      <w:lvlText w:val="%1)"/>
      <w:lvlJc w:val="left"/>
      <w:pPr>
        <w:tabs>
          <w:tab w:val="num" w:pos="1097"/>
        </w:tabs>
        <w:ind w:left="1097" w:hanging="360"/>
      </w:pPr>
      <w:rPr>
        <w:rFonts w:ascii="Tahoma" w:hAnsi="Tahoma" w:hint="default"/>
        <w:b/>
        <w:i w:val="0"/>
        <w:sz w:val="20"/>
      </w:rPr>
    </w:lvl>
    <w:lvl w:ilvl="1" w:tplc="4AA0699C">
      <w:start w:val="39"/>
      <w:numFmt w:val="bullet"/>
      <w:lvlText w:val="-"/>
      <w:lvlJc w:val="left"/>
      <w:pPr>
        <w:tabs>
          <w:tab w:val="num" w:pos="1383"/>
        </w:tabs>
        <w:ind w:left="1383" w:hanging="360"/>
      </w:pPr>
      <w:rPr>
        <w:rFonts w:ascii="Tahoma" w:eastAsia="Times New Roman" w:hAnsi="Tahoma" w:cs="Tahoma" w:hint="default"/>
      </w:rPr>
    </w:lvl>
    <w:lvl w:ilvl="2" w:tplc="0403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1" w15:restartNumberingAfterBreak="0">
    <w:nsid w:val="49EC2EE0"/>
    <w:multiLevelType w:val="hybridMultilevel"/>
    <w:tmpl w:val="70F4C384"/>
    <w:lvl w:ilvl="0" w:tplc="0FBCE3BA">
      <w:start w:val="1"/>
      <w:numFmt w:val="lowerLetter"/>
      <w:lvlText w:val="%1."/>
      <w:lvlJc w:val="left"/>
      <w:pPr>
        <w:tabs>
          <w:tab w:val="num" w:pos="814"/>
        </w:tabs>
        <w:ind w:left="814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22" w15:restartNumberingAfterBreak="0">
    <w:nsid w:val="4F6C25FC"/>
    <w:multiLevelType w:val="hybridMultilevel"/>
    <w:tmpl w:val="F00C8100"/>
    <w:lvl w:ilvl="0" w:tplc="B75CC3EE">
      <w:start w:val="1"/>
      <w:numFmt w:val="bullet"/>
      <w:lvlText w:val=""/>
      <w:lvlJc w:val="left"/>
      <w:pPr>
        <w:tabs>
          <w:tab w:val="num" w:pos="737"/>
        </w:tabs>
        <w:ind w:left="737" w:hanging="283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D36A253C">
      <w:start w:val="1"/>
      <w:numFmt w:val="bullet"/>
      <w:lvlText w:val=""/>
      <w:lvlJc w:val="left"/>
      <w:pPr>
        <w:tabs>
          <w:tab w:val="num" w:pos="2141"/>
        </w:tabs>
        <w:ind w:left="2141" w:hanging="284"/>
      </w:pPr>
      <w:rPr>
        <w:rFonts w:ascii="Wingdings" w:hAnsi="Wingdings" w:hint="default"/>
        <w:b w:val="0"/>
      </w:rPr>
    </w:lvl>
    <w:lvl w:ilvl="3" w:tplc="0403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54F0473C"/>
    <w:multiLevelType w:val="hybridMultilevel"/>
    <w:tmpl w:val="1B5042FE"/>
    <w:lvl w:ilvl="0" w:tplc="6DDE4606">
      <w:start w:val="1"/>
      <w:numFmt w:val="bullet"/>
      <w:pStyle w:val="TDC1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b w:val="0"/>
        <w:i w:val="0"/>
        <w:color w:val="0070C0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04009"/>
    <w:multiLevelType w:val="multilevel"/>
    <w:tmpl w:val="751E7E4E"/>
    <w:styleLink w:val="Bego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659374BF"/>
    <w:multiLevelType w:val="hybridMultilevel"/>
    <w:tmpl w:val="9C1ED926"/>
    <w:lvl w:ilvl="0" w:tplc="4CC47752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Tahoma" w:hAnsi="Tahoma" w:hint="default"/>
        <w:b/>
        <w:i w:val="0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33943"/>
    <w:multiLevelType w:val="multilevel"/>
    <w:tmpl w:val="F500C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83754C5"/>
    <w:multiLevelType w:val="hybridMultilevel"/>
    <w:tmpl w:val="92CC20D8"/>
    <w:lvl w:ilvl="0" w:tplc="55E6BBBA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703"/>
        </w:tabs>
        <w:ind w:left="70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28" w15:restartNumberingAfterBreak="0">
    <w:nsid w:val="68D32E82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9745200"/>
    <w:multiLevelType w:val="hybridMultilevel"/>
    <w:tmpl w:val="33440416"/>
    <w:lvl w:ilvl="0" w:tplc="55A873E8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4169CF"/>
    <w:multiLevelType w:val="multilevel"/>
    <w:tmpl w:val="1F3A6A56"/>
    <w:styleLink w:val="Listaactual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0524D14"/>
    <w:multiLevelType w:val="multilevel"/>
    <w:tmpl w:val="6922DB2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72A97DA3"/>
    <w:multiLevelType w:val="multilevel"/>
    <w:tmpl w:val="40FC71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74A24141"/>
    <w:multiLevelType w:val="multilevel"/>
    <w:tmpl w:val="92CC20D8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03"/>
        </w:tabs>
        <w:ind w:left="7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23"/>
        </w:tabs>
        <w:ind w:left="14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3"/>
        </w:tabs>
        <w:ind w:left="21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83"/>
        </w:tabs>
        <w:ind w:left="35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34" w15:restartNumberingAfterBreak="0">
    <w:nsid w:val="771529D7"/>
    <w:multiLevelType w:val="hybridMultilevel"/>
    <w:tmpl w:val="AE849DB2"/>
    <w:lvl w:ilvl="0" w:tplc="59B8534C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  <w:sz w:val="22"/>
        <w:szCs w:val="22"/>
      </w:rPr>
    </w:lvl>
    <w:lvl w:ilvl="1" w:tplc="0403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num w:numId="1" w16cid:durableId="317812204">
    <w:abstractNumId w:val="18"/>
  </w:num>
  <w:num w:numId="2" w16cid:durableId="1905068048">
    <w:abstractNumId w:val="23"/>
  </w:num>
  <w:num w:numId="3" w16cid:durableId="966082431">
    <w:abstractNumId w:val="30"/>
  </w:num>
  <w:num w:numId="4" w16cid:durableId="308293746">
    <w:abstractNumId w:val="5"/>
  </w:num>
  <w:num w:numId="5" w16cid:durableId="1619484872">
    <w:abstractNumId w:val="16"/>
  </w:num>
  <w:num w:numId="6" w16cid:durableId="721947474">
    <w:abstractNumId w:val="4"/>
  </w:num>
  <w:num w:numId="7" w16cid:durableId="906568684">
    <w:abstractNumId w:val="6"/>
  </w:num>
  <w:num w:numId="8" w16cid:durableId="1853640221">
    <w:abstractNumId w:val="22"/>
  </w:num>
  <w:num w:numId="9" w16cid:durableId="297538682">
    <w:abstractNumId w:val="12"/>
  </w:num>
  <w:num w:numId="10" w16cid:durableId="932057767">
    <w:abstractNumId w:val="21"/>
  </w:num>
  <w:num w:numId="11" w16cid:durableId="1513648491">
    <w:abstractNumId w:val="31"/>
  </w:num>
  <w:num w:numId="12" w16cid:durableId="122189384">
    <w:abstractNumId w:val="11"/>
  </w:num>
  <w:num w:numId="13" w16cid:durableId="150030187">
    <w:abstractNumId w:val="14"/>
  </w:num>
  <w:num w:numId="14" w16cid:durableId="439574411">
    <w:abstractNumId w:val="8"/>
  </w:num>
  <w:num w:numId="15" w16cid:durableId="574631943">
    <w:abstractNumId w:val="26"/>
  </w:num>
  <w:num w:numId="16" w16cid:durableId="2120031341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ascii="Tahoma" w:hAnsi="Tahoma" w:hint="default"/>
          <w:b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94"/>
          </w:tabs>
          <w:ind w:left="794" w:hanging="794"/>
        </w:pPr>
        <w:rPr>
          <w:rFonts w:ascii="Tahoma" w:hAnsi="Tahoma" w:hint="default"/>
          <w:b/>
          <w:i w:val="0"/>
          <w:sz w:val="20"/>
          <w:szCs w:val="20"/>
        </w:rPr>
      </w:lvl>
    </w:lvlOverride>
  </w:num>
  <w:num w:numId="17" w16cid:durableId="1762556392">
    <w:abstractNumId w:val="24"/>
  </w:num>
  <w:num w:numId="18" w16cid:durableId="1646886039">
    <w:abstractNumId w:val="20"/>
  </w:num>
  <w:num w:numId="19" w16cid:durableId="220022229">
    <w:abstractNumId w:val="29"/>
  </w:num>
  <w:num w:numId="20" w16cid:durableId="529806679">
    <w:abstractNumId w:val="3"/>
  </w:num>
  <w:num w:numId="21" w16cid:durableId="444884234">
    <w:abstractNumId w:val="2"/>
  </w:num>
  <w:num w:numId="22" w16cid:durableId="756679117">
    <w:abstractNumId w:val="28"/>
  </w:num>
  <w:num w:numId="23" w16cid:durableId="1234730710">
    <w:abstractNumId w:val="32"/>
  </w:num>
  <w:num w:numId="24" w16cid:durableId="2008048719">
    <w:abstractNumId w:val="9"/>
  </w:num>
  <w:num w:numId="25" w16cid:durableId="790634485">
    <w:abstractNumId w:val="15"/>
  </w:num>
  <w:num w:numId="26" w16cid:durableId="816268384">
    <w:abstractNumId w:val="13"/>
  </w:num>
  <w:num w:numId="27" w16cid:durableId="886642831">
    <w:abstractNumId w:val="34"/>
  </w:num>
  <w:num w:numId="28" w16cid:durableId="1136217128">
    <w:abstractNumId w:val="25"/>
  </w:num>
  <w:num w:numId="29" w16cid:durableId="533885616">
    <w:abstractNumId w:val="1"/>
  </w:num>
  <w:num w:numId="30" w16cid:durableId="447967982">
    <w:abstractNumId w:val="27"/>
  </w:num>
  <w:num w:numId="31" w16cid:durableId="1858107505">
    <w:abstractNumId w:val="33"/>
  </w:num>
  <w:num w:numId="32" w16cid:durableId="103505415">
    <w:abstractNumId w:val="7"/>
  </w:num>
  <w:num w:numId="33" w16cid:durableId="1774469222">
    <w:abstractNumId w:val="10"/>
  </w:num>
  <w:num w:numId="34" w16cid:durableId="420952377">
    <w:abstractNumId w:val="19"/>
  </w:num>
  <w:num w:numId="35" w16cid:durableId="165047833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05A6"/>
    <w:rsid w:val="00001F57"/>
    <w:rsid w:val="00003769"/>
    <w:rsid w:val="00004408"/>
    <w:rsid w:val="00005F79"/>
    <w:rsid w:val="0000777B"/>
    <w:rsid w:val="0001282B"/>
    <w:rsid w:val="00014094"/>
    <w:rsid w:val="00015BA6"/>
    <w:rsid w:val="00020F22"/>
    <w:rsid w:val="00023442"/>
    <w:rsid w:val="0002596D"/>
    <w:rsid w:val="00025DC7"/>
    <w:rsid w:val="00035729"/>
    <w:rsid w:val="00035F01"/>
    <w:rsid w:val="00042CF8"/>
    <w:rsid w:val="00045BD4"/>
    <w:rsid w:val="00051151"/>
    <w:rsid w:val="00051BAA"/>
    <w:rsid w:val="00056690"/>
    <w:rsid w:val="00057597"/>
    <w:rsid w:val="000602BE"/>
    <w:rsid w:val="00060A1E"/>
    <w:rsid w:val="0006191C"/>
    <w:rsid w:val="00063F07"/>
    <w:rsid w:val="00064E98"/>
    <w:rsid w:val="00070493"/>
    <w:rsid w:val="000730C0"/>
    <w:rsid w:val="00074132"/>
    <w:rsid w:val="000830CB"/>
    <w:rsid w:val="000833F3"/>
    <w:rsid w:val="00083529"/>
    <w:rsid w:val="00092B88"/>
    <w:rsid w:val="00095812"/>
    <w:rsid w:val="000A05C0"/>
    <w:rsid w:val="000A26A1"/>
    <w:rsid w:val="000A2D5E"/>
    <w:rsid w:val="000A6FF1"/>
    <w:rsid w:val="000A760D"/>
    <w:rsid w:val="000A799B"/>
    <w:rsid w:val="000B1768"/>
    <w:rsid w:val="000B1C35"/>
    <w:rsid w:val="000B490E"/>
    <w:rsid w:val="000B5B49"/>
    <w:rsid w:val="000B62F6"/>
    <w:rsid w:val="000C3FEF"/>
    <w:rsid w:val="000C62FF"/>
    <w:rsid w:val="000C6ABA"/>
    <w:rsid w:val="000C6DB5"/>
    <w:rsid w:val="000D2840"/>
    <w:rsid w:val="000D3E6F"/>
    <w:rsid w:val="000D6141"/>
    <w:rsid w:val="000D6353"/>
    <w:rsid w:val="000D72CA"/>
    <w:rsid w:val="000E1990"/>
    <w:rsid w:val="000E285B"/>
    <w:rsid w:val="000E3C91"/>
    <w:rsid w:val="000E47FF"/>
    <w:rsid w:val="000E4FFF"/>
    <w:rsid w:val="000F399F"/>
    <w:rsid w:val="000F4BF6"/>
    <w:rsid w:val="000F4DF5"/>
    <w:rsid w:val="001009C6"/>
    <w:rsid w:val="001012FB"/>
    <w:rsid w:val="0010639F"/>
    <w:rsid w:val="00106C70"/>
    <w:rsid w:val="0010714E"/>
    <w:rsid w:val="001079F9"/>
    <w:rsid w:val="00110D43"/>
    <w:rsid w:val="00112DBE"/>
    <w:rsid w:val="0011390A"/>
    <w:rsid w:val="001139C8"/>
    <w:rsid w:val="0011474E"/>
    <w:rsid w:val="001160A6"/>
    <w:rsid w:val="00117B85"/>
    <w:rsid w:val="00120886"/>
    <w:rsid w:val="00121305"/>
    <w:rsid w:val="0012444F"/>
    <w:rsid w:val="00124564"/>
    <w:rsid w:val="0013049B"/>
    <w:rsid w:val="00131DF8"/>
    <w:rsid w:val="00134CD5"/>
    <w:rsid w:val="0013544F"/>
    <w:rsid w:val="00135DC5"/>
    <w:rsid w:val="001436DF"/>
    <w:rsid w:val="00143C53"/>
    <w:rsid w:val="00143E71"/>
    <w:rsid w:val="00145746"/>
    <w:rsid w:val="00146FFE"/>
    <w:rsid w:val="00147AC4"/>
    <w:rsid w:val="00153F08"/>
    <w:rsid w:val="00154CF9"/>
    <w:rsid w:val="00156C79"/>
    <w:rsid w:val="00161860"/>
    <w:rsid w:val="00161FCC"/>
    <w:rsid w:val="0016314E"/>
    <w:rsid w:val="0016580E"/>
    <w:rsid w:val="00165A8C"/>
    <w:rsid w:val="00170357"/>
    <w:rsid w:val="001721AF"/>
    <w:rsid w:val="0017592A"/>
    <w:rsid w:val="001761B0"/>
    <w:rsid w:val="00181406"/>
    <w:rsid w:val="00181C4C"/>
    <w:rsid w:val="001831A1"/>
    <w:rsid w:val="00186865"/>
    <w:rsid w:val="00186935"/>
    <w:rsid w:val="00187B7A"/>
    <w:rsid w:val="0019025C"/>
    <w:rsid w:val="00191311"/>
    <w:rsid w:val="00192418"/>
    <w:rsid w:val="00193AC8"/>
    <w:rsid w:val="00194477"/>
    <w:rsid w:val="0019504D"/>
    <w:rsid w:val="00195825"/>
    <w:rsid w:val="001A0D2F"/>
    <w:rsid w:val="001A11E0"/>
    <w:rsid w:val="001A4CC0"/>
    <w:rsid w:val="001A6BCB"/>
    <w:rsid w:val="001B017D"/>
    <w:rsid w:val="001B172C"/>
    <w:rsid w:val="001B26CD"/>
    <w:rsid w:val="001B6D12"/>
    <w:rsid w:val="001B6EAF"/>
    <w:rsid w:val="001C15E8"/>
    <w:rsid w:val="001C1D69"/>
    <w:rsid w:val="001C271B"/>
    <w:rsid w:val="001C7182"/>
    <w:rsid w:val="001D010F"/>
    <w:rsid w:val="001D206D"/>
    <w:rsid w:val="001D3C15"/>
    <w:rsid w:val="001D431A"/>
    <w:rsid w:val="001D46D2"/>
    <w:rsid w:val="001D6054"/>
    <w:rsid w:val="001D794A"/>
    <w:rsid w:val="001E17E0"/>
    <w:rsid w:val="001E1A4E"/>
    <w:rsid w:val="001E28A3"/>
    <w:rsid w:val="001E4263"/>
    <w:rsid w:val="001E428E"/>
    <w:rsid w:val="001E4D40"/>
    <w:rsid w:val="001E6DE8"/>
    <w:rsid w:val="001F2118"/>
    <w:rsid w:val="001F32FD"/>
    <w:rsid w:val="001F4BD9"/>
    <w:rsid w:val="001F5950"/>
    <w:rsid w:val="001F610F"/>
    <w:rsid w:val="002022A4"/>
    <w:rsid w:val="0020470E"/>
    <w:rsid w:val="002048E8"/>
    <w:rsid w:val="00204B07"/>
    <w:rsid w:val="002057AF"/>
    <w:rsid w:val="00205BE2"/>
    <w:rsid w:val="00205E25"/>
    <w:rsid w:val="002065D0"/>
    <w:rsid w:val="0020774B"/>
    <w:rsid w:val="00207781"/>
    <w:rsid w:val="00210739"/>
    <w:rsid w:val="0021198E"/>
    <w:rsid w:val="00214760"/>
    <w:rsid w:val="00214E70"/>
    <w:rsid w:val="00217C3C"/>
    <w:rsid w:val="00220074"/>
    <w:rsid w:val="0022320C"/>
    <w:rsid w:val="002264B8"/>
    <w:rsid w:val="002275E9"/>
    <w:rsid w:val="002304D3"/>
    <w:rsid w:val="0023130F"/>
    <w:rsid w:val="002320A7"/>
    <w:rsid w:val="00232C05"/>
    <w:rsid w:val="002336C7"/>
    <w:rsid w:val="00236556"/>
    <w:rsid w:val="00236D1D"/>
    <w:rsid w:val="002408E4"/>
    <w:rsid w:val="002411C0"/>
    <w:rsid w:val="002533C7"/>
    <w:rsid w:val="00257C80"/>
    <w:rsid w:val="00257D08"/>
    <w:rsid w:val="002619D3"/>
    <w:rsid w:val="0026484C"/>
    <w:rsid w:val="00266C02"/>
    <w:rsid w:val="00267395"/>
    <w:rsid w:val="00272D54"/>
    <w:rsid w:val="002762DD"/>
    <w:rsid w:val="00276940"/>
    <w:rsid w:val="00280133"/>
    <w:rsid w:val="002804F9"/>
    <w:rsid w:val="00283A7C"/>
    <w:rsid w:val="00283E92"/>
    <w:rsid w:val="002875CC"/>
    <w:rsid w:val="00287D51"/>
    <w:rsid w:val="002904B9"/>
    <w:rsid w:val="002916F8"/>
    <w:rsid w:val="00291EFB"/>
    <w:rsid w:val="0029250D"/>
    <w:rsid w:val="00292AD4"/>
    <w:rsid w:val="00294F3E"/>
    <w:rsid w:val="002969B1"/>
    <w:rsid w:val="00297EC7"/>
    <w:rsid w:val="002A2E7A"/>
    <w:rsid w:val="002A575D"/>
    <w:rsid w:val="002A6C5C"/>
    <w:rsid w:val="002A7868"/>
    <w:rsid w:val="002B18C8"/>
    <w:rsid w:val="002B423C"/>
    <w:rsid w:val="002B4BBB"/>
    <w:rsid w:val="002B636A"/>
    <w:rsid w:val="002B6A56"/>
    <w:rsid w:val="002C05E9"/>
    <w:rsid w:val="002C132B"/>
    <w:rsid w:val="002C3633"/>
    <w:rsid w:val="002C5021"/>
    <w:rsid w:val="002D4270"/>
    <w:rsid w:val="002D5C91"/>
    <w:rsid w:val="002D6A18"/>
    <w:rsid w:val="002D738D"/>
    <w:rsid w:val="002D781E"/>
    <w:rsid w:val="002E1F9B"/>
    <w:rsid w:val="002E2D15"/>
    <w:rsid w:val="002E5BCA"/>
    <w:rsid w:val="002E5EAC"/>
    <w:rsid w:val="002F062E"/>
    <w:rsid w:val="002F090D"/>
    <w:rsid w:val="002F13BB"/>
    <w:rsid w:val="002F5954"/>
    <w:rsid w:val="002F7A25"/>
    <w:rsid w:val="00302275"/>
    <w:rsid w:val="00302BCB"/>
    <w:rsid w:val="0030324D"/>
    <w:rsid w:val="003032B0"/>
    <w:rsid w:val="00306524"/>
    <w:rsid w:val="00306C8A"/>
    <w:rsid w:val="003127DF"/>
    <w:rsid w:val="00313C6C"/>
    <w:rsid w:val="00315D4E"/>
    <w:rsid w:val="00316B53"/>
    <w:rsid w:val="00317CB5"/>
    <w:rsid w:val="0032231B"/>
    <w:rsid w:val="00325180"/>
    <w:rsid w:val="00325191"/>
    <w:rsid w:val="003258D5"/>
    <w:rsid w:val="0032647A"/>
    <w:rsid w:val="003278F0"/>
    <w:rsid w:val="00330EE1"/>
    <w:rsid w:val="003333C8"/>
    <w:rsid w:val="0033343B"/>
    <w:rsid w:val="003335D6"/>
    <w:rsid w:val="00333A6A"/>
    <w:rsid w:val="003340B2"/>
    <w:rsid w:val="00335E2E"/>
    <w:rsid w:val="00336679"/>
    <w:rsid w:val="00337A84"/>
    <w:rsid w:val="003430ED"/>
    <w:rsid w:val="00345BFC"/>
    <w:rsid w:val="0035303A"/>
    <w:rsid w:val="00356E94"/>
    <w:rsid w:val="00360419"/>
    <w:rsid w:val="00360BCC"/>
    <w:rsid w:val="003643DA"/>
    <w:rsid w:val="003666CB"/>
    <w:rsid w:val="00366944"/>
    <w:rsid w:val="003678BF"/>
    <w:rsid w:val="0037598D"/>
    <w:rsid w:val="00377893"/>
    <w:rsid w:val="00377B40"/>
    <w:rsid w:val="00380680"/>
    <w:rsid w:val="00381E2B"/>
    <w:rsid w:val="0038268C"/>
    <w:rsid w:val="003838BE"/>
    <w:rsid w:val="003848F0"/>
    <w:rsid w:val="00384BC2"/>
    <w:rsid w:val="0038554F"/>
    <w:rsid w:val="00385E3E"/>
    <w:rsid w:val="00385F54"/>
    <w:rsid w:val="003878E2"/>
    <w:rsid w:val="00391116"/>
    <w:rsid w:val="00395B49"/>
    <w:rsid w:val="00395C5E"/>
    <w:rsid w:val="003A20D8"/>
    <w:rsid w:val="003A4469"/>
    <w:rsid w:val="003A5253"/>
    <w:rsid w:val="003A5704"/>
    <w:rsid w:val="003A6310"/>
    <w:rsid w:val="003A7183"/>
    <w:rsid w:val="003B096F"/>
    <w:rsid w:val="003B0BEE"/>
    <w:rsid w:val="003B2F16"/>
    <w:rsid w:val="003B3704"/>
    <w:rsid w:val="003B78FC"/>
    <w:rsid w:val="003C01F5"/>
    <w:rsid w:val="003C1446"/>
    <w:rsid w:val="003C2746"/>
    <w:rsid w:val="003D1129"/>
    <w:rsid w:val="003D260F"/>
    <w:rsid w:val="003D419B"/>
    <w:rsid w:val="003D4455"/>
    <w:rsid w:val="003D50A6"/>
    <w:rsid w:val="003D6FC0"/>
    <w:rsid w:val="003E1013"/>
    <w:rsid w:val="003E274E"/>
    <w:rsid w:val="003E5227"/>
    <w:rsid w:val="003E58AC"/>
    <w:rsid w:val="003E7126"/>
    <w:rsid w:val="003E72F2"/>
    <w:rsid w:val="003E7441"/>
    <w:rsid w:val="003F3467"/>
    <w:rsid w:val="003F6689"/>
    <w:rsid w:val="003F7FDC"/>
    <w:rsid w:val="004001EA"/>
    <w:rsid w:val="00401381"/>
    <w:rsid w:val="00403B3E"/>
    <w:rsid w:val="00403D0D"/>
    <w:rsid w:val="004040BC"/>
    <w:rsid w:val="0041212A"/>
    <w:rsid w:val="00413B52"/>
    <w:rsid w:val="00413FA2"/>
    <w:rsid w:val="00414498"/>
    <w:rsid w:val="0041636B"/>
    <w:rsid w:val="00421F9C"/>
    <w:rsid w:val="00422C28"/>
    <w:rsid w:val="00426226"/>
    <w:rsid w:val="004276B4"/>
    <w:rsid w:val="00427E41"/>
    <w:rsid w:val="00430A25"/>
    <w:rsid w:val="004318CA"/>
    <w:rsid w:val="004322B1"/>
    <w:rsid w:val="00432601"/>
    <w:rsid w:val="004341B4"/>
    <w:rsid w:val="00435630"/>
    <w:rsid w:val="00435C03"/>
    <w:rsid w:val="00441564"/>
    <w:rsid w:val="00457DDB"/>
    <w:rsid w:val="00461677"/>
    <w:rsid w:val="0046172B"/>
    <w:rsid w:val="004635B2"/>
    <w:rsid w:val="00465CE0"/>
    <w:rsid w:val="00466495"/>
    <w:rsid w:val="004667EB"/>
    <w:rsid w:val="00471C2F"/>
    <w:rsid w:val="00471EB4"/>
    <w:rsid w:val="004721FF"/>
    <w:rsid w:val="004726F1"/>
    <w:rsid w:val="00474B0B"/>
    <w:rsid w:val="0047647A"/>
    <w:rsid w:val="004903AE"/>
    <w:rsid w:val="004909D4"/>
    <w:rsid w:val="0049160E"/>
    <w:rsid w:val="004916A9"/>
    <w:rsid w:val="00492360"/>
    <w:rsid w:val="00494445"/>
    <w:rsid w:val="004974F3"/>
    <w:rsid w:val="004A072B"/>
    <w:rsid w:val="004A189D"/>
    <w:rsid w:val="004B1EF7"/>
    <w:rsid w:val="004B2AC7"/>
    <w:rsid w:val="004B36EA"/>
    <w:rsid w:val="004C4405"/>
    <w:rsid w:val="004D078A"/>
    <w:rsid w:val="004D4D5C"/>
    <w:rsid w:val="004E4D7B"/>
    <w:rsid w:val="004E7B9A"/>
    <w:rsid w:val="004F0A68"/>
    <w:rsid w:val="004F1504"/>
    <w:rsid w:val="004F1D23"/>
    <w:rsid w:val="004F2F21"/>
    <w:rsid w:val="004F3433"/>
    <w:rsid w:val="004F40D3"/>
    <w:rsid w:val="004F64EE"/>
    <w:rsid w:val="004F7426"/>
    <w:rsid w:val="004F7A1B"/>
    <w:rsid w:val="0050160C"/>
    <w:rsid w:val="005023B6"/>
    <w:rsid w:val="00504DB5"/>
    <w:rsid w:val="0051002E"/>
    <w:rsid w:val="00514BF4"/>
    <w:rsid w:val="00520EE5"/>
    <w:rsid w:val="00521657"/>
    <w:rsid w:val="00521D58"/>
    <w:rsid w:val="0052600C"/>
    <w:rsid w:val="005262AE"/>
    <w:rsid w:val="00527D4E"/>
    <w:rsid w:val="00527E91"/>
    <w:rsid w:val="00532C4E"/>
    <w:rsid w:val="0053438C"/>
    <w:rsid w:val="0053499B"/>
    <w:rsid w:val="005358C9"/>
    <w:rsid w:val="005368F7"/>
    <w:rsid w:val="005420A6"/>
    <w:rsid w:val="00542C14"/>
    <w:rsid w:val="00543862"/>
    <w:rsid w:val="00545B09"/>
    <w:rsid w:val="00550451"/>
    <w:rsid w:val="00553BD5"/>
    <w:rsid w:val="005552DB"/>
    <w:rsid w:val="0056140A"/>
    <w:rsid w:val="00567392"/>
    <w:rsid w:val="005679B8"/>
    <w:rsid w:val="0057076E"/>
    <w:rsid w:val="00570D3B"/>
    <w:rsid w:val="0057469E"/>
    <w:rsid w:val="005767B7"/>
    <w:rsid w:val="00581F75"/>
    <w:rsid w:val="00582616"/>
    <w:rsid w:val="0058390E"/>
    <w:rsid w:val="005876DC"/>
    <w:rsid w:val="005878A1"/>
    <w:rsid w:val="00591847"/>
    <w:rsid w:val="005957D9"/>
    <w:rsid w:val="005962CA"/>
    <w:rsid w:val="00597D7A"/>
    <w:rsid w:val="005A089A"/>
    <w:rsid w:val="005A1322"/>
    <w:rsid w:val="005A1B16"/>
    <w:rsid w:val="005A4349"/>
    <w:rsid w:val="005A473A"/>
    <w:rsid w:val="005A50B0"/>
    <w:rsid w:val="005B1575"/>
    <w:rsid w:val="005B206B"/>
    <w:rsid w:val="005B3D46"/>
    <w:rsid w:val="005B3F94"/>
    <w:rsid w:val="005B5568"/>
    <w:rsid w:val="005B5FB5"/>
    <w:rsid w:val="005C16B1"/>
    <w:rsid w:val="005D1214"/>
    <w:rsid w:val="005E1906"/>
    <w:rsid w:val="005E2917"/>
    <w:rsid w:val="005E2C12"/>
    <w:rsid w:val="005E3F88"/>
    <w:rsid w:val="005E6925"/>
    <w:rsid w:val="005F10DC"/>
    <w:rsid w:val="005F7D86"/>
    <w:rsid w:val="00600304"/>
    <w:rsid w:val="00601681"/>
    <w:rsid w:val="00602C06"/>
    <w:rsid w:val="00604D09"/>
    <w:rsid w:val="006061A6"/>
    <w:rsid w:val="00611A74"/>
    <w:rsid w:val="00614E56"/>
    <w:rsid w:val="00616105"/>
    <w:rsid w:val="00616669"/>
    <w:rsid w:val="00620B0E"/>
    <w:rsid w:val="00625432"/>
    <w:rsid w:val="006265A1"/>
    <w:rsid w:val="00630291"/>
    <w:rsid w:val="006307D2"/>
    <w:rsid w:val="006344A2"/>
    <w:rsid w:val="00634BEE"/>
    <w:rsid w:val="00642C47"/>
    <w:rsid w:val="00643EB2"/>
    <w:rsid w:val="00645D2B"/>
    <w:rsid w:val="00646839"/>
    <w:rsid w:val="00647114"/>
    <w:rsid w:val="0065016A"/>
    <w:rsid w:val="0065195D"/>
    <w:rsid w:val="00655816"/>
    <w:rsid w:val="00655CC5"/>
    <w:rsid w:val="006637B5"/>
    <w:rsid w:val="00667092"/>
    <w:rsid w:val="00667DCA"/>
    <w:rsid w:val="00671E3B"/>
    <w:rsid w:val="00672F56"/>
    <w:rsid w:val="00674E21"/>
    <w:rsid w:val="00677F75"/>
    <w:rsid w:val="00680E3D"/>
    <w:rsid w:val="00681DC1"/>
    <w:rsid w:val="00686970"/>
    <w:rsid w:val="006907CB"/>
    <w:rsid w:val="00690EFE"/>
    <w:rsid w:val="00692ACD"/>
    <w:rsid w:val="00693894"/>
    <w:rsid w:val="00695B5F"/>
    <w:rsid w:val="006A0318"/>
    <w:rsid w:val="006A068E"/>
    <w:rsid w:val="006A0CB7"/>
    <w:rsid w:val="006A2EB6"/>
    <w:rsid w:val="006A3AB6"/>
    <w:rsid w:val="006A5415"/>
    <w:rsid w:val="006A6AA2"/>
    <w:rsid w:val="006A77B4"/>
    <w:rsid w:val="006A78F0"/>
    <w:rsid w:val="006A7C9D"/>
    <w:rsid w:val="006B21A2"/>
    <w:rsid w:val="006B3A82"/>
    <w:rsid w:val="006B3B6E"/>
    <w:rsid w:val="006B7C96"/>
    <w:rsid w:val="006C1C93"/>
    <w:rsid w:val="006C2A8C"/>
    <w:rsid w:val="006C2E07"/>
    <w:rsid w:val="006C45F9"/>
    <w:rsid w:val="006C6569"/>
    <w:rsid w:val="006C6B98"/>
    <w:rsid w:val="006D2352"/>
    <w:rsid w:val="006D3413"/>
    <w:rsid w:val="006D544D"/>
    <w:rsid w:val="006E064A"/>
    <w:rsid w:val="006E42B2"/>
    <w:rsid w:val="006E53F9"/>
    <w:rsid w:val="006F316A"/>
    <w:rsid w:val="006F32C4"/>
    <w:rsid w:val="006F33EC"/>
    <w:rsid w:val="006F4933"/>
    <w:rsid w:val="006F496A"/>
    <w:rsid w:val="006F69BE"/>
    <w:rsid w:val="007004BF"/>
    <w:rsid w:val="0070064A"/>
    <w:rsid w:val="00702727"/>
    <w:rsid w:val="00702B32"/>
    <w:rsid w:val="00703AB1"/>
    <w:rsid w:val="00704AEC"/>
    <w:rsid w:val="00705519"/>
    <w:rsid w:val="00705C6F"/>
    <w:rsid w:val="00706917"/>
    <w:rsid w:val="00706C0C"/>
    <w:rsid w:val="00714295"/>
    <w:rsid w:val="0071625E"/>
    <w:rsid w:val="00717B08"/>
    <w:rsid w:val="00717DD6"/>
    <w:rsid w:val="00720A9A"/>
    <w:rsid w:val="00722622"/>
    <w:rsid w:val="00723AA9"/>
    <w:rsid w:val="00723BC4"/>
    <w:rsid w:val="00723C52"/>
    <w:rsid w:val="00723EBF"/>
    <w:rsid w:val="007251AD"/>
    <w:rsid w:val="00725880"/>
    <w:rsid w:val="0072629F"/>
    <w:rsid w:val="00727CD5"/>
    <w:rsid w:val="0073053D"/>
    <w:rsid w:val="007306D9"/>
    <w:rsid w:val="00730A23"/>
    <w:rsid w:val="00732686"/>
    <w:rsid w:val="007339FE"/>
    <w:rsid w:val="00746502"/>
    <w:rsid w:val="00750E99"/>
    <w:rsid w:val="00751957"/>
    <w:rsid w:val="00755891"/>
    <w:rsid w:val="00755A8F"/>
    <w:rsid w:val="007616DB"/>
    <w:rsid w:val="00762B40"/>
    <w:rsid w:val="00763428"/>
    <w:rsid w:val="00764A81"/>
    <w:rsid w:val="00764FFA"/>
    <w:rsid w:val="00765F85"/>
    <w:rsid w:val="00772726"/>
    <w:rsid w:val="00773CF3"/>
    <w:rsid w:val="00774084"/>
    <w:rsid w:val="00775857"/>
    <w:rsid w:val="007769E3"/>
    <w:rsid w:val="00777E18"/>
    <w:rsid w:val="0078352A"/>
    <w:rsid w:val="007836FB"/>
    <w:rsid w:val="00784681"/>
    <w:rsid w:val="00786A8B"/>
    <w:rsid w:val="00790F0D"/>
    <w:rsid w:val="007912B6"/>
    <w:rsid w:val="00796CA0"/>
    <w:rsid w:val="007A0F80"/>
    <w:rsid w:val="007A11E1"/>
    <w:rsid w:val="007A1535"/>
    <w:rsid w:val="007A392C"/>
    <w:rsid w:val="007A3D1C"/>
    <w:rsid w:val="007B2621"/>
    <w:rsid w:val="007B3579"/>
    <w:rsid w:val="007C05BD"/>
    <w:rsid w:val="007C0BFD"/>
    <w:rsid w:val="007C2008"/>
    <w:rsid w:val="007C24E9"/>
    <w:rsid w:val="007C2D87"/>
    <w:rsid w:val="007C40A0"/>
    <w:rsid w:val="007C763E"/>
    <w:rsid w:val="007D2655"/>
    <w:rsid w:val="007D6B05"/>
    <w:rsid w:val="007D7CFD"/>
    <w:rsid w:val="007E0144"/>
    <w:rsid w:val="007F1EF0"/>
    <w:rsid w:val="007F445C"/>
    <w:rsid w:val="00800B01"/>
    <w:rsid w:val="00804D9A"/>
    <w:rsid w:val="00807676"/>
    <w:rsid w:val="00811F91"/>
    <w:rsid w:val="0081203C"/>
    <w:rsid w:val="00812E23"/>
    <w:rsid w:val="0081416D"/>
    <w:rsid w:val="00814C67"/>
    <w:rsid w:val="008157F8"/>
    <w:rsid w:val="00822087"/>
    <w:rsid w:val="008277F6"/>
    <w:rsid w:val="00830851"/>
    <w:rsid w:val="00830A6C"/>
    <w:rsid w:val="0083191E"/>
    <w:rsid w:val="00831ECB"/>
    <w:rsid w:val="00832027"/>
    <w:rsid w:val="00832D5A"/>
    <w:rsid w:val="00833C99"/>
    <w:rsid w:val="00840505"/>
    <w:rsid w:val="008409F4"/>
    <w:rsid w:val="00840DB6"/>
    <w:rsid w:val="008416D6"/>
    <w:rsid w:val="0084277C"/>
    <w:rsid w:val="00843CDC"/>
    <w:rsid w:val="00845088"/>
    <w:rsid w:val="00850C87"/>
    <w:rsid w:val="00851DA3"/>
    <w:rsid w:val="00852F3C"/>
    <w:rsid w:val="008537A2"/>
    <w:rsid w:val="00853EF3"/>
    <w:rsid w:val="008557F5"/>
    <w:rsid w:val="00855AE1"/>
    <w:rsid w:val="0085619F"/>
    <w:rsid w:val="008638EB"/>
    <w:rsid w:val="00867779"/>
    <w:rsid w:val="0087385C"/>
    <w:rsid w:val="00875585"/>
    <w:rsid w:val="0087673C"/>
    <w:rsid w:val="00877630"/>
    <w:rsid w:val="00880831"/>
    <w:rsid w:val="00880907"/>
    <w:rsid w:val="00883D58"/>
    <w:rsid w:val="00885F6F"/>
    <w:rsid w:val="0089187E"/>
    <w:rsid w:val="008933F7"/>
    <w:rsid w:val="00893A40"/>
    <w:rsid w:val="00893B3B"/>
    <w:rsid w:val="008A1A07"/>
    <w:rsid w:val="008A249E"/>
    <w:rsid w:val="008A2624"/>
    <w:rsid w:val="008A2E93"/>
    <w:rsid w:val="008A4747"/>
    <w:rsid w:val="008A49B4"/>
    <w:rsid w:val="008A5C75"/>
    <w:rsid w:val="008A7AF4"/>
    <w:rsid w:val="008B4660"/>
    <w:rsid w:val="008B4EB4"/>
    <w:rsid w:val="008B55FF"/>
    <w:rsid w:val="008C139A"/>
    <w:rsid w:val="008C151C"/>
    <w:rsid w:val="008C4D2F"/>
    <w:rsid w:val="008C4F0F"/>
    <w:rsid w:val="008C77BF"/>
    <w:rsid w:val="008D1A5A"/>
    <w:rsid w:val="008D382F"/>
    <w:rsid w:val="008E0B83"/>
    <w:rsid w:val="008E2370"/>
    <w:rsid w:val="008E391A"/>
    <w:rsid w:val="008E65A0"/>
    <w:rsid w:val="008F2593"/>
    <w:rsid w:val="008F3C2B"/>
    <w:rsid w:val="008F4C24"/>
    <w:rsid w:val="008F551F"/>
    <w:rsid w:val="008F7F9F"/>
    <w:rsid w:val="00900978"/>
    <w:rsid w:val="009039CF"/>
    <w:rsid w:val="00910B64"/>
    <w:rsid w:val="00911562"/>
    <w:rsid w:val="009123A1"/>
    <w:rsid w:val="00914E1A"/>
    <w:rsid w:val="009156C4"/>
    <w:rsid w:val="0092025A"/>
    <w:rsid w:val="00921066"/>
    <w:rsid w:val="009218FE"/>
    <w:rsid w:val="009237FB"/>
    <w:rsid w:val="00924D40"/>
    <w:rsid w:val="0093107A"/>
    <w:rsid w:val="00932BDB"/>
    <w:rsid w:val="00932DC2"/>
    <w:rsid w:val="0093381D"/>
    <w:rsid w:val="0093569C"/>
    <w:rsid w:val="00935F93"/>
    <w:rsid w:val="0094056B"/>
    <w:rsid w:val="009434DD"/>
    <w:rsid w:val="00945F90"/>
    <w:rsid w:val="00947C33"/>
    <w:rsid w:val="0095060F"/>
    <w:rsid w:val="00950D84"/>
    <w:rsid w:val="00952526"/>
    <w:rsid w:val="00955DD0"/>
    <w:rsid w:val="009560A7"/>
    <w:rsid w:val="00956829"/>
    <w:rsid w:val="009573D6"/>
    <w:rsid w:val="00957E06"/>
    <w:rsid w:val="00966107"/>
    <w:rsid w:val="009664B2"/>
    <w:rsid w:val="00967088"/>
    <w:rsid w:val="00967258"/>
    <w:rsid w:val="00971635"/>
    <w:rsid w:val="00972CE0"/>
    <w:rsid w:val="00974EAB"/>
    <w:rsid w:val="009763FF"/>
    <w:rsid w:val="00977E14"/>
    <w:rsid w:val="009802B3"/>
    <w:rsid w:val="009811C5"/>
    <w:rsid w:val="00983300"/>
    <w:rsid w:val="009872C3"/>
    <w:rsid w:val="0098776D"/>
    <w:rsid w:val="00992F13"/>
    <w:rsid w:val="00994902"/>
    <w:rsid w:val="00994F82"/>
    <w:rsid w:val="009950E5"/>
    <w:rsid w:val="00997566"/>
    <w:rsid w:val="009A02CA"/>
    <w:rsid w:val="009A051D"/>
    <w:rsid w:val="009A0549"/>
    <w:rsid w:val="009A1200"/>
    <w:rsid w:val="009A2732"/>
    <w:rsid w:val="009A7B48"/>
    <w:rsid w:val="009B106B"/>
    <w:rsid w:val="009B5C68"/>
    <w:rsid w:val="009C0C26"/>
    <w:rsid w:val="009C0DC5"/>
    <w:rsid w:val="009C1347"/>
    <w:rsid w:val="009C3C1A"/>
    <w:rsid w:val="009C3FE4"/>
    <w:rsid w:val="009C6ADA"/>
    <w:rsid w:val="009C7518"/>
    <w:rsid w:val="009D0465"/>
    <w:rsid w:val="009D093F"/>
    <w:rsid w:val="009D0DD6"/>
    <w:rsid w:val="009D165C"/>
    <w:rsid w:val="009D16B0"/>
    <w:rsid w:val="009D31B5"/>
    <w:rsid w:val="009D5665"/>
    <w:rsid w:val="009D5B4D"/>
    <w:rsid w:val="009D6649"/>
    <w:rsid w:val="009D6DA0"/>
    <w:rsid w:val="009E3000"/>
    <w:rsid w:val="009E35CF"/>
    <w:rsid w:val="009E55EC"/>
    <w:rsid w:val="009E5919"/>
    <w:rsid w:val="009E5BB9"/>
    <w:rsid w:val="009E6E0A"/>
    <w:rsid w:val="009F3699"/>
    <w:rsid w:val="009F3C0E"/>
    <w:rsid w:val="009F3C76"/>
    <w:rsid w:val="00A01D89"/>
    <w:rsid w:val="00A03D1E"/>
    <w:rsid w:val="00A04801"/>
    <w:rsid w:val="00A04B80"/>
    <w:rsid w:val="00A056C8"/>
    <w:rsid w:val="00A07AC4"/>
    <w:rsid w:val="00A11518"/>
    <w:rsid w:val="00A11E2D"/>
    <w:rsid w:val="00A13CB3"/>
    <w:rsid w:val="00A14009"/>
    <w:rsid w:val="00A15D24"/>
    <w:rsid w:val="00A1790C"/>
    <w:rsid w:val="00A219A4"/>
    <w:rsid w:val="00A229CA"/>
    <w:rsid w:val="00A22BE8"/>
    <w:rsid w:val="00A300AC"/>
    <w:rsid w:val="00A3372E"/>
    <w:rsid w:val="00A33CD6"/>
    <w:rsid w:val="00A37C96"/>
    <w:rsid w:val="00A4034E"/>
    <w:rsid w:val="00A41BAB"/>
    <w:rsid w:val="00A41CC3"/>
    <w:rsid w:val="00A427E3"/>
    <w:rsid w:val="00A45807"/>
    <w:rsid w:val="00A47175"/>
    <w:rsid w:val="00A50E1A"/>
    <w:rsid w:val="00A52AF1"/>
    <w:rsid w:val="00A555C3"/>
    <w:rsid w:val="00A60B90"/>
    <w:rsid w:val="00A67062"/>
    <w:rsid w:val="00A712C8"/>
    <w:rsid w:val="00A7192E"/>
    <w:rsid w:val="00A72BAC"/>
    <w:rsid w:val="00A73D01"/>
    <w:rsid w:val="00A74694"/>
    <w:rsid w:val="00A755AC"/>
    <w:rsid w:val="00A769CB"/>
    <w:rsid w:val="00A774C1"/>
    <w:rsid w:val="00A774D4"/>
    <w:rsid w:val="00A77873"/>
    <w:rsid w:val="00A819A3"/>
    <w:rsid w:val="00A81D5F"/>
    <w:rsid w:val="00A82FD4"/>
    <w:rsid w:val="00A8309B"/>
    <w:rsid w:val="00A831DF"/>
    <w:rsid w:val="00A8331C"/>
    <w:rsid w:val="00A83821"/>
    <w:rsid w:val="00A84500"/>
    <w:rsid w:val="00A852DC"/>
    <w:rsid w:val="00A8682B"/>
    <w:rsid w:val="00A8693E"/>
    <w:rsid w:val="00A94F0F"/>
    <w:rsid w:val="00A95F3B"/>
    <w:rsid w:val="00A97F71"/>
    <w:rsid w:val="00AA5100"/>
    <w:rsid w:val="00AA56C1"/>
    <w:rsid w:val="00AB3FD4"/>
    <w:rsid w:val="00AB43BE"/>
    <w:rsid w:val="00AB5CDC"/>
    <w:rsid w:val="00AB5D7D"/>
    <w:rsid w:val="00AB7AEC"/>
    <w:rsid w:val="00AC05B5"/>
    <w:rsid w:val="00AC1223"/>
    <w:rsid w:val="00AC1615"/>
    <w:rsid w:val="00AC38D4"/>
    <w:rsid w:val="00AC392C"/>
    <w:rsid w:val="00AC5608"/>
    <w:rsid w:val="00AC5783"/>
    <w:rsid w:val="00AC78EA"/>
    <w:rsid w:val="00AD0B9C"/>
    <w:rsid w:val="00AD14E9"/>
    <w:rsid w:val="00AD7F73"/>
    <w:rsid w:val="00AE3ED8"/>
    <w:rsid w:val="00AF47A7"/>
    <w:rsid w:val="00AF5F77"/>
    <w:rsid w:val="00AF6498"/>
    <w:rsid w:val="00B01735"/>
    <w:rsid w:val="00B02187"/>
    <w:rsid w:val="00B03276"/>
    <w:rsid w:val="00B05816"/>
    <w:rsid w:val="00B05F9B"/>
    <w:rsid w:val="00B0772B"/>
    <w:rsid w:val="00B07882"/>
    <w:rsid w:val="00B11369"/>
    <w:rsid w:val="00B143D4"/>
    <w:rsid w:val="00B21050"/>
    <w:rsid w:val="00B21889"/>
    <w:rsid w:val="00B226A9"/>
    <w:rsid w:val="00B22807"/>
    <w:rsid w:val="00B22CFE"/>
    <w:rsid w:val="00B23418"/>
    <w:rsid w:val="00B263F2"/>
    <w:rsid w:val="00B300C5"/>
    <w:rsid w:val="00B43432"/>
    <w:rsid w:val="00B43AC6"/>
    <w:rsid w:val="00B43CC7"/>
    <w:rsid w:val="00B50ABA"/>
    <w:rsid w:val="00B50F68"/>
    <w:rsid w:val="00B5118B"/>
    <w:rsid w:val="00B55BEB"/>
    <w:rsid w:val="00B57AF9"/>
    <w:rsid w:val="00B640D3"/>
    <w:rsid w:val="00B65F26"/>
    <w:rsid w:val="00B67D1A"/>
    <w:rsid w:val="00B67F89"/>
    <w:rsid w:val="00B75E0A"/>
    <w:rsid w:val="00B80F5E"/>
    <w:rsid w:val="00B821C9"/>
    <w:rsid w:val="00B85F55"/>
    <w:rsid w:val="00B861CE"/>
    <w:rsid w:val="00B936AA"/>
    <w:rsid w:val="00B93BD9"/>
    <w:rsid w:val="00B93C00"/>
    <w:rsid w:val="00B973BF"/>
    <w:rsid w:val="00BA1205"/>
    <w:rsid w:val="00BA1268"/>
    <w:rsid w:val="00BA23FF"/>
    <w:rsid w:val="00BA6585"/>
    <w:rsid w:val="00BB01D5"/>
    <w:rsid w:val="00BB1DD7"/>
    <w:rsid w:val="00BB62E7"/>
    <w:rsid w:val="00BC0664"/>
    <w:rsid w:val="00BC2830"/>
    <w:rsid w:val="00BC4C3A"/>
    <w:rsid w:val="00BC70FA"/>
    <w:rsid w:val="00BC7BEF"/>
    <w:rsid w:val="00BD4064"/>
    <w:rsid w:val="00BD5837"/>
    <w:rsid w:val="00BD62E1"/>
    <w:rsid w:val="00BD6463"/>
    <w:rsid w:val="00BD72C1"/>
    <w:rsid w:val="00BE0E46"/>
    <w:rsid w:val="00BE618B"/>
    <w:rsid w:val="00BF1C9A"/>
    <w:rsid w:val="00BF25FC"/>
    <w:rsid w:val="00BF3F2C"/>
    <w:rsid w:val="00BF422E"/>
    <w:rsid w:val="00BF5BB4"/>
    <w:rsid w:val="00BF615F"/>
    <w:rsid w:val="00BF663D"/>
    <w:rsid w:val="00BF76DC"/>
    <w:rsid w:val="00C03A4F"/>
    <w:rsid w:val="00C05B45"/>
    <w:rsid w:val="00C068DB"/>
    <w:rsid w:val="00C07D17"/>
    <w:rsid w:val="00C10EBD"/>
    <w:rsid w:val="00C11A3F"/>
    <w:rsid w:val="00C132DC"/>
    <w:rsid w:val="00C134EA"/>
    <w:rsid w:val="00C15C1F"/>
    <w:rsid w:val="00C165A8"/>
    <w:rsid w:val="00C1685E"/>
    <w:rsid w:val="00C23FA9"/>
    <w:rsid w:val="00C25BA6"/>
    <w:rsid w:val="00C27A58"/>
    <w:rsid w:val="00C30688"/>
    <w:rsid w:val="00C30B0F"/>
    <w:rsid w:val="00C3220D"/>
    <w:rsid w:val="00C33C8B"/>
    <w:rsid w:val="00C34635"/>
    <w:rsid w:val="00C36149"/>
    <w:rsid w:val="00C40060"/>
    <w:rsid w:val="00C470D6"/>
    <w:rsid w:val="00C546C5"/>
    <w:rsid w:val="00C57D98"/>
    <w:rsid w:val="00C61E60"/>
    <w:rsid w:val="00C6737E"/>
    <w:rsid w:val="00C67A66"/>
    <w:rsid w:val="00C70408"/>
    <w:rsid w:val="00C706A6"/>
    <w:rsid w:val="00C707AB"/>
    <w:rsid w:val="00C71FFF"/>
    <w:rsid w:val="00C753AB"/>
    <w:rsid w:val="00C76E7C"/>
    <w:rsid w:val="00C82E4C"/>
    <w:rsid w:val="00C91897"/>
    <w:rsid w:val="00C92107"/>
    <w:rsid w:val="00C967BA"/>
    <w:rsid w:val="00C971B1"/>
    <w:rsid w:val="00CA09F4"/>
    <w:rsid w:val="00CA1D71"/>
    <w:rsid w:val="00CA312A"/>
    <w:rsid w:val="00CA4137"/>
    <w:rsid w:val="00CA4A51"/>
    <w:rsid w:val="00CA51AC"/>
    <w:rsid w:val="00CB077E"/>
    <w:rsid w:val="00CB0B65"/>
    <w:rsid w:val="00CB1697"/>
    <w:rsid w:val="00CB4D89"/>
    <w:rsid w:val="00CB5126"/>
    <w:rsid w:val="00CC0443"/>
    <w:rsid w:val="00CC60B2"/>
    <w:rsid w:val="00CC7276"/>
    <w:rsid w:val="00CD3666"/>
    <w:rsid w:val="00CE0FF4"/>
    <w:rsid w:val="00CE3EFD"/>
    <w:rsid w:val="00CE741F"/>
    <w:rsid w:val="00CF01B2"/>
    <w:rsid w:val="00CF02A9"/>
    <w:rsid w:val="00CF20C0"/>
    <w:rsid w:val="00CF48DF"/>
    <w:rsid w:val="00CF5C70"/>
    <w:rsid w:val="00CF622C"/>
    <w:rsid w:val="00CF73B5"/>
    <w:rsid w:val="00CF7848"/>
    <w:rsid w:val="00D0632E"/>
    <w:rsid w:val="00D066A5"/>
    <w:rsid w:val="00D138BF"/>
    <w:rsid w:val="00D14112"/>
    <w:rsid w:val="00D14157"/>
    <w:rsid w:val="00D149FB"/>
    <w:rsid w:val="00D154C1"/>
    <w:rsid w:val="00D1759E"/>
    <w:rsid w:val="00D176F3"/>
    <w:rsid w:val="00D21F5E"/>
    <w:rsid w:val="00D248FC"/>
    <w:rsid w:val="00D24D1A"/>
    <w:rsid w:val="00D26BFB"/>
    <w:rsid w:val="00D26DD5"/>
    <w:rsid w:val="00D30436"/>
    <w:rsid w:val="00D3084A"/>
    <w:rsid w:val="00D36621"/>
    <w:rsid w:val="00D37A67"/>
    <w:rsid w:val="00D41A23"/>
    <w:rsid w:val="00D42C85"/>
    <w:rsid w:val="00D443CB"/>
    <w:rsid w:val="00D45659"/>
    <w:rsid w:val="00D473CC"/>
    <w:rsid w:val="00D50513"/>
    <w:rsid w:val="00D52076"/>
    <w:rsid w:val="00D52BDB"/>
    <w:rsid w:val="00D5317E"/>
    <w:rsid w:val="00D549AE"/>
    <w:rsid w:val="00D57244"/>
    <w:rsid w:val="00D630C2"/>
    <w:rsid w:val="00D67CA1"/>
    <w:rsid w:val="00D719F5"/>
    <w:rsid w:val="00D7465A"/>
    <w:rsid w:val="00D74FC4"/>
    <w:rsid w:val="00D75381"/>
    <w:rsid w:val="00D7613A"/>
    <w:rsid w:val="00D763AE"/>
    <w:rsid w:val="00D76807"/>
    <w:rsid w:val="00D8008F"/>
    <w:rsid w:val="00D84A70"/>
    <w:rsid w:val="00D85AE5"/>
    <w:rsid w:val="00D86B58"/>
    <w:rsid w:val="00D90D96"/>
    <w:rsid w:val="00D93BE4"/>
    <w:rsid w:val="00D93DD0"/>
    <w:rsid w:val="00D944E0"/>
    <w:rsid w:val="00D966A0"/>
    <w:rsid w:val="00D966B2"/>
    <w:rsid w:val="00DA150E"/>
    <w:rsid w:val="00DA2F36"/>
    <w:rsid w:val="00DA3B45"/>
    <w:rsid w:val="00DA459A"/>
    <w:rsid w:val="00DA74B5"/>
    <w:rsid w:val="00DB174A"/>
    <w:rsid w:val="00DB2431"/>
    <w:rsid w:val="00DB33D1"/>
    <w:rsid w:val="00DB3AE6"/>
    <w:rsid w:val="00DB475F"/>
    <w:rsid w:val="00DB4BD5"/>
    <w:rsid w:val="00DC5565"/>
    <w:rsid w:val="00DD1982"/>
    <w:rsid w:val="00DD1C52"/>
    <w:rsid w:val="00DD4630"/>
    <w:rsid w:val="00DD4921"/>
    <w:rsid w:val="00DD496C"/>
    <w:rsid w:val="00DD7D37"/>
    <w:rsid w:val="00DE0021"/>
    <w:rsid w:val="00DE152E"/>
    <w:rsid w:val="00DE2DCF"/>
    <w:rsid w:val="00DE5F7F"/>
    <w:rsid w:val="00DE7C25"/>
    <w:rsid w:val="00DE7CCB"/>
    <w:rsid w:val="00DF10E1"/>
    <w:rsid w:val="00DF1638"/>
    <w:rsid w:val="00DF4B95"/>
    <w:rsid w:val="00DF7526"/>
    <w:rsid w:val="00E0195E"/>
    <w:rsid w:val="00E029B8"/>
    <w:rsid w:val="00E05E53"/>
    <w:rsid w:val="00E12028"/>
    <w:rsid w:val="00E12941"/>
    <w:rsid w:val="00E12E75"/>
    <w:rsid w:val="00E14391"/>
    <w:rsid w:val="00E16166"/>
    <w:rsid w:val="00E161E1"/>
    <w:rsid w:val="00E27125"/>
    <w:rsid w:val="00E3236B"/>
    <w:rsid w:val="00E32F0C"/>
    <w:rsid w:val="00E3659C"/>
    <w:rsid w:val="00E36B92"/>
    <w:rsid w:val="00E41AAB"/>
    <w:rsid w:val="00E44113"/>
    <w:rsid w:val="00E4533C"/>
    <w:rsid w:val="00E51777"/>
    <w:rsid w:val="00E53542"/>
    <w:rsid w:val="00E537FE"/>
    <w:rsid w:val="00E55DD7"/>
    <w:rsid w:val="00E6325A"/>
    <w:rsid w:val="00E64B75"/>
    <w:rsid w:val="00E67FFB"/>
    <w:rsid w:val="00E70223"/>
    <w:rsid w:val="00E80821"/>
    <w:rsid w:val="00E80C44"/>
    <w:rsid w:val="00E81321"/>
    <w:rsid w:val="00E8190F"/>
    <w:rsid w:val="00E92860"/>
    <w:rsid w:val="00E96AA7"/>
    <w:rsid w:val="00E971AD"/>
    <w:rsid w:val="00EA0BA7"/>
    <w:rsid w:val="00EA0F0A"/>
    <w:rsid w:val="00EA2AF9"/>
    <w:rsid w:val="00EA3F08"/>
    <w:rsid w:val="00EA4314"/>
    <w:rsid w:val="00EA48B6"/>
    <w:rsid w:val="00EA4D6E"/>
    <w:rsid w:val="00EA571F"/>
    <w:rsid w:val="00EA61D6"/>
    <w:rsid w:val="00EA68BF"/>
    <w:rsid w:val="00EB1E76"/>
    <w:rsid w:val="00EB2643"/>
    <w:rsid w:val="00EB607C"/>
    <w:rsid w:val="00EB6EB6"/>
    <w:rsid w:val="00EC03EA"/>
    <w:rsid w:val="00EC1220"/>
    <w:rsid w:val="00EC3F5C"/>
    <w:rsid w:val="00EC5293"/>
    <w:rsid w:val="00EC545E"/>
    <w:rsid w:val="00ED1C83"/>
    <w:rsid w:val="00ED27AC"/>
    <w:rsid w:val="00ED2ACD"/>
    <w:rsid w:val="00ED333C"/>
    <w:rsid w:val="00ED6A5C"/>
    <w:rsid w:val="00ED6F03"/>
    <w:rsid w:val="00ED7FF3"/>
    <w:rsid w:val="00EE294B"/>
    <w:rsid w:val="00EE35D6"/>
    <w:rsid w:val="00EE391E"/>
    <w:rsid w:val="00EE4053"/>
    <w:rsid w:val="00EE59BC"/>
    <w:rsid w:val="00EE7CC9"/>
    <w:rsid w:val="00EF1458"/>
    <w:rsid w:val="00EF1A7C"/>
    <w:rsid w:val="00EF2BC3"/>
    <w:rsid w:val="00EF37F3"/>
    <w:rsid w:val="00EF3A79"/>
    <w:rsid w:val="00EF5696"/>
    <w:rsid w:val="00EF56D7"/>
    <w:rsid w:val="00EF587B"/>
    <w:rsid w:val="00EF5AA2"/>
    <w:rsid w:val="00EF5C13"/>
    <w:rsid w:val="00EF67D0"/>
    <w:rsid w:val="00F01024"/>
    <w:rsid w:val="00F07DF1"/>
    <w:rsid w:val="00F129E1"/>
    <w:rsid w:val="00F13EC4"/>
    <w:rsid w:val="00F13FD2"/>
    <w:rsid w:val="00F153A6"/>
    <w:rsid w:val="00F212DA"/>
    <w:rsid w:val="00F23110"/>
    <w:rsid w:val="00F27D44"/>
    <w:rsid w:val="00F344C6"/>
    <w:rsid w:val="00F34927"/>
    <w:rsid w:val="00F3739A"/>
    <w:rsid w:val="00F40598"/>
    <w:rsid w:val="00F452FB"/>
    <w:rsid w:val="00F45363"/>
    <w:rsid w:val="00F50DD4"/>
    <w:rsid w:val="00F5151D"/>
    <w:rsid w:val="00F534D7"/>
    <w:rsid w:val="00F54824"/>
    <w:rsid w:val="00F54F98"/>
    <w:rsid w:val="00F557E5"/>
    <w:rsid w:val="00F5616A"/>
    <w:rsid w:val="00F56470"/>
    <w:rsid w:val="00F57F2D"/>
    <w:rsid w:val="00F613A3"/>
    <w:rsid w:val="00F6270A"/>
    <w:rsid w:val="00F6334B"/>
    <w:rsid w:val="00F64407"/>
    <w:rsid w:val="00F66F58"/>
    <w:rsid w:val="00F7150C"/>
    <w:rsid w:val="00F72DD5"/>
    <w:rsid w:val="00F72F32"/>
    <w:rsid w:val="00F737C8"/>
    <w:rsid w:val="00F74C38"/>
    <w:rsid w:val="00F74F63"/>
    <w:rsid w:val="00F81097"/>
    <w:rsid w:val="00F81294"/>
    <w:rsid w:val="00F8139A"/>
    <w:rsid w:val="00F83F46"/>
    <w:rsid w:val="00F85F42"/>
    <w:rsid w:val="00F86B4F"/>
    <w:rsid w:val="00F909D9"/>
    <w:rsid w:val="00F90ABE"/>
    <w:rsid w:val="00F9169D"/>
    <w:rsid w:val="00F9703C"/>
    <w:rsid w:val="00F976CB"/>
    <w:rsid w:val="00FA0528"/>
    <w:rsid w:val="00FA6F32"/>
    <w:rsid w:val="00FA793F"/>
    <w:rsid w:val="00FB03BB"/>
    <w:rsid w:val="00FB1E11"/>
    <w:rsid w:val="00FB4AED"/>
    <w:rsid w:val="00FB5BB9"/>
    <w:rsid w:val="00FB5FAB"/>
    <w:rsid w:val="00FC0D20"/>
    <w:rsid w:val="00FC2FE9"/>
    <w:rsid w:val="00FD1A0F"/>
    <w:rsid w:val="00FD5A21"/>
    <w:rsid w:val="00FD6D1F"/>
    <w:rsid w:val="00FD6DAE"/>
    <w:rsid w:val="00FE16A8"/>
    <w:rsid w:val="00FE3BEB"/>
    <w:rsid w:val="00FE7541"/>
    <w:rsid w:val="00FE79E0"/>
    <w:rsid w:val="00FF0FBF"/>
    <w:rsid w:val="00FF3B1E"/>
    <w:rsid w:val="00FF692A"/>
    <w:rsid w:val="00F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02"/>
    <o:shapelayout v:ext="edit">
      <o:idmap v:ext="edit" data="2"/>
    </o:shapelayout>
  </w:shapeDefaults>
  <w:decimalSymbol w:val=","/>
  <w:listSeparator w:val=";"/>
  <w14:docId w14:val="52DAE688"/>
  <w15:docId w15:val="{03C552FB-81D9-4723-87D7-4183F512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C1F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6737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6737E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F66F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64407"/>
  </w:style>
  <w:style w:type="paragraph" w:styleId="TDC1">
    <w:name w:val="toc 1"/>
    <w:basedOn w:val="Normal"/>
    <w:next w:val="Normal"/>
    <w:autoRedefine/>
    <w:uiPriority w:val="39"/>
    <w:rsid w:val="00693894"/>
    <w:pPr>
      <w:numPr>
        <w:numId w:val="2"/>
      </w:numPr>
      <w:tabs>
        <w:tab w:val="right" w:leader="dot" w:pos="9072"/>
        <w:tab w:val="right" w:leader="dot" w:pos="9356"/>
      </w:tabs>
      <w:spacing w:before="60"/>
    </w:pPr>
    <w:rPr>
      <w:rFonts w:ascii="Arial" w:hAnsi="Arial"/>
    </w:rPr>
  </w:style>
  <w:style w:type="character" w:styleId="Hipervnculo">
    <w:name w:val="Hyperlink"/>
    <w:basedOn w:val="Fuentedeprrafopredeter"/>
    <w:uiPriority w:val="99"/>
    <w:rsid w:val="00542C14"/>
    <w:rPr>
      <w:color w:val="0000FF"/>
      <w:u w:val="single"/>
    </w:rPr>
  </w:style>
  <w:style w:type="numbering" w:customStyle="1" w:styleId="Listaactual1">
    <w:name w:val="Lista actual1"/>
    <w:rsid w:val="00B93C00"/>
    <w:pPr>
      <w:numPr>
        <w:numId w:val="1"/>
      </w:numPr>
    </w:pPr>
  </w:style>
  <w:style w:type="numbering" w:customStyle="1" w:styleId="Listaactual2">
    <w:name w:val="Lista actual2"/>
    <w:rsid w:val="004A072B"/>
    <w:pPr>
      <w:numPr>
        <w:numId w:val="3"/>
      </w:numPr>
    </w:pPr>
  </w:style>
  <w:style w:type="paragraph" w:styleId="Textodeglobo">
    <w:name w:val="Balloon Text"/>
    <w:basedOn w:val="Normal"/>
    <w:semiHidden/>
    <w:rsid w:val="002619D3"/>
    <w:rPr>
      <w:rFonts w:cs="Tahoma"/>
      <w:sz w:val="16"/>
      <w:szCs w:val="16"/>
    </w:rPr>
  </w:style>
  <w:style w:type="numbering" w:customStyle="1" w:styleId="Bego">
    <w:name w:val="Bego"/>
    <w:basedOn w:val="Sinlista"/>
    <w:rsid w:val="00E32F0C"/>
    <w:pPr>
      <w:numPr>
        <w:numId w:val="17"/>
      </w:numPr>
    </w:pPr>
  </w:style>
  <w:style w:type="character" w:customStyle="1" w:styleId="EncabezadoCar">
    <w:name w:val="Encabezado Car"/>
    <w:basedOn w:val="Fuentedeprrafopredeter"/>
    <w:link w:val="Encabezado"/>
    <w:rsid w:val="00BC70FA"/>
    <w:rPr>
      <w:rFonts w:ascii="Tahoma" w:hAnsi="Tahoma"/>
      <w:snapToGrid w:val="0"/>
      <w:lang w:eastAsia="es-ES"/>
    </w:rPr>
  </w:style>
  <w:style w:type="paragraph" w:styleId="TDC2">
    <w:name w:val="toc 2"/>
    <w:basedOn w:val="Normal"/>
    <w:next w:val="Normal"/>
    <w:autoRedefine/>
    <w:uiPriority w:val="39"/>
    <w:rsid w:val="003430ED"/>
    <w:pPr>
      <w:tabs>
        <w:tab w:val="right" w:pos="11340"/>
      </w:tabs>
      <w:ind w:left="964"/>
    </w:pPr>
    <w:rPr>
      <w:i/>
      <w:color w:val="3366FF"/>
      <w:sz w:val="18"/>
    </w:rPr>
  </w:style>
  <w:style w:type="paragraph" w:styleId="Prrafodelista">
    <w:name w:val="List Paragraph"/>
    <w:basedOn w:val="Normal"/>
    <w:uiPriority w:val="34"/>
    <w:qFormat/>
    <w:rsid w:val="00597D7A"/>
    <w:pPr>
      <w:ind w:left="720"/>
      <w:contextualSpacing/>
    </w:pPr>
  </w:style>
  <w:style w:type="character" w:styleId="Referenciaintensa">
    <w:name w:val="Intense Reference"/>
    <w:basedOn w:val="Fuentedeprrafopredeter"/>
    <w:uiPriority w:val="32"/>
    <w:qFormat/>
    <w:rsid w:val="00CC60B2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oll\Datos%20de%20programa\Microsoft\Plantillas\2n%20Full%20-%20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2A597071-0027-4AF5-B6A8-0F155C6B5A36}"/>
</file>

<file path=customXml/itemProps2.xml><?xml version="1.0" encoding="utf-8"?>
<ds:datastoreItem xmlns:ds="http://schemas.openxmlformats.org/officeDocument/2006/customXml" ds:itemID="{4D348720-E721-4717-A27B-3366B53B844E}"/>
</file>

<file path=customXml/itemProps3.xml><?xml version="1.0" encoding="utf-8"?>
<ds:datastoreItem xmlns:ds="http://schemas.openxmlformats.org/officeDocument/2006/customXml" ds:itemID="{0AB1BC1F-BFD3-47CF-B03C-5DF4E4B99938}"/>
</file>

<file path=docProps/app.xml><?xml version="1.0" encoding="utf-8"?>
<Properties xmlns="http://schemas.openxmlformats.org/officeDocument/2006/extended-properties" xmlns:vt="http://schemas.openxmlformats.org/officeDocument/2006/docPropsVTypes">
  <Template>2n Full - N.dot</Template>
  <TotalTime>78</TotalTime>
  <Pages>23</Pages>
  <Words>4585</Words>
  <Characters>25218</Characters>
  <Application>Microsoft Office Word</Application>
  <DocSecurity>0</DocSecurity>
  <Lines>210</Lines>
  <Paragraphs>59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Especificacions C - Alta tensió</vt:lpstr>
      <vt:lpstr>Especificacions C - Alta tensió</vt:lpstr>
    </vt:vector>
  </TitlesOfParts>
  <Company>Consorci d'Aigües de Tarragona</Company>
  <LinksUpToDate>false</LinksUpToDate>
  <CharactersWithSpaces>29744</CharactersWithSpaces>
  <SharedDoc>false</SharedDoc>
  <HLinks>
    <vt:vector size="96" baseType="variant">
      <vt:variant>
        <vt:i4>1310779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_Toc322597337</vt:lpwstr>
      </vt:variant>
      <vt:variant>
        <vt:i4>1310779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_Toc322597336</vt:lpwstr>
      </vt:variant>
      <vt:variant>
        <vt:i4>1310779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_Toc322597335</vt:lpwstr>
      </vt:variant>
      <vt:variant>
        <vt:i4>1310779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_Toc322597334</vt:lpwstr>
      </vt:variant>
      <vt:variant>
        <vt:i4>1310779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_Toc322597333</vt:lpwstr>
      </vt:variant>
      <vt:variant>
        <vt:i4>1310779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_Toc322597332</vt:lpwstr>
      </vt:variant>
      <vt:variant>
        <vt:i4>1310779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_Toc322597331</vt:lpwstr>
      </vt:variant>
      <vt:variant>
        <vt:i4>1310779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_Toc322597330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_Toc322597329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_Toc322597328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_Toc322597327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_Toc322597326</vt:lpwstr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_Toc322597325</vt:lpwstr>
      </vt:variant>
      <vt:variant>
        <vt:i4>1376315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_Toc322597324</vt:lpwstr>
      </vt:variant>
      <vt:variant>
        <vt:i4>1376315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_Toc322597323</vt:lpwstr>
      </vt:variant>
      <vt:variant>
        <vt:i4>1376315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_Toc322597322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Especificacions C - Alta tensió</dc:title>
  <dc:creator>Begoña Coll Domingo</dc:creator>
  <cp:lastModifiedBy>Begoña Coll</cp:lastModifiedBy>
  <cp:revision>67</cp:revision>
  <cp:lastPrinted>2020-03-12T12:37:00Z</cp:lastPrinted>
  <dcterms:created xsi:type="dcterms:W3CDTF">2013-05-15T08:01:00Z</dcterms:created>
  <dcterms:modified xsi:type="dcterms:W3CDTF">2023-03-01T10:18:00Z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